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650" w:rsidRPr="00BD4E7D" w:rsidRDefault="00064650" w:rsidP="00CA7213">
      <w:pPr>
        <w:tabs>
          <w:tab w:val="center" w:pos="2520"/>
          <w:tab w:val="center" w:pos="7920"/>
        </w:tabs>
        <w:jc w:val="both"/>
      </w:pPr>
      <w:r w:rsidRPr="00BD4E7D">
        <w:tab/>
        <w:t>ỦY BAN NHÂN DÂN TP.HỒ CHÍ MINH</w:t>
      </w:r>
      <w:r w:rsidRPr="00BD4E7D">
        <w:tab/>
      </w:r>
      <w:r w:rsidRPr="00BD4E7D">
        <w:rPr>
          <w:b/>
          <w:bCs/>
        </w:rPr>
        <w:t xml:space="preserve">CỘNG HÒA XÃ HỘI CHỦ NGHĨA VIỆT </w:t>
      </w:r>
      <w:smartTag w:uri="urn:schemas-microsoft-com:office:smarttags" w:element="country-region">
        <w:smartTag w:uri="urn:schemas-microsoft-com:office:smarttags" w:element="place">
          <w:r w:rsidRPr="00BD4E7D">
            <w:rPr>
              <w:b/>
              <w:bCs/>
            </w:rPr>
            <w:t>NAM</w:t>
          </w:r>
        </w:smartTag>
      </w:smartTag>
    </w:p>
    <w:p w:rsidR="00064650" w:rsidRPr="00BD4E7D" w:rsidRDefault="00064650" w:rsidP="00CA7213">
      <w:pPr>
        <w:tabs>
          <w:tab w:val="center" w:pos="2520"/>
          <w:tab w:val="center" w:pos="7920"/>
        </w:tabs>
        <w:jc w:val="both"/>
        <w:rPr>
          <w:sz w:val="26"/>
          <w:szCs w:val="26"/>
        </w:rPr>
      </w:pPr>
      <w:r w:rsidRPr="00BD4E7D">
        <w:rPr>
          <w:b/>
          <w:bCs/>
          <w:sz w:val="26"/>
          <w:szCs w:val="26"/>
        </w:rPr>
        <w:tab/>
        <w:t>TRƯỜNG CĐ KỸ THUẬT LÝ TỰ TRỌNG</w:t>
      </w:r>
      <w:r w:rsidRPr="00BD4E7D">
        <w:rPr>
          <w:sz w:val="26"/>
          <w:szCs w:val="26"/>
        </w:rPr>
        <w:tab/>
      </w:r>
      <w:r w:rsidRPr="00BD4E7D">
        <w:rPr>
          <w:b/>
          <w:bCs/>
          <w:sz w:val="26"/>
          <w:szCs w:val="26"/>
        </w:rPr>
        <w:t>Độc lập – Tự do – Hạnh phúc</w:t>
      </w:r>
    </w:p>
    <w:p w:rsidR="00064650" w:rsidRPr="007D27C9" w:rsidRDefault="00064650" w:rsidP="00CA7213">
      <w:pPr>
        <w:tabs>
          <w:tab w:val="center" w:pos="2520"/>
          <w:tab w:val="center" w:pos="7920"/>
        </w:tabs>
        <w:jc w:val="both"/>
        <w:rPr>
          <w:sz w:val="22"/>
          <w:szCs w:val="22"/>
        </w:rPr>
      </w:pPr>
      <w:r>
        <w:rPr>
          <w:sz w:val="22"/>
          <w:szCs w:val="22"/>
        </w:rPr>
        <w:tab/>
        <w:t>‾‾‾‾‾‾‾‾‾‾‾‾‾‾‾‾‾‾‾‾‾‾‾‾‾‾‾‾‾‾‾‾</w:t>
      </w:r>
      <w:r>
        <w:rPr>
          <w:sz w:val="22"/>
          <w:szCs w:val="22"/>
        </w:rPr>
        <w:tab/>
        <w:t>‾‾‾‾‾‾‾‾‾‾‾‾‾‾‾‾‾‾‾‾‾‾‾‾</w:t>
      </w:r>
    </w:p>
    <w:p w:rsidR="00064650" w:rsidRPr="007D27C9" w:rsidRDefault="00064650" w:rsidP="00CA7213">
      <w:pPr>
        <w:jc w:val="both"/>
      </w:pPr>
      <w:r w:rsidRPr="007D27C9">
        <w:tab/>
      </w:r>
      <w:r>
        <w:t xml:space="preserve"> </w:t>
      </w:r>
    </w:p>
    <w:p w:rsidR="00064650" w:rsidRDefault="00064650" w:rsidP="0034588C">
      <w:pPr>
        <w:spacing w:before="120" w:after="120" w:line="276" w:lineRule="auto"/>
        <w:jc w:val="center"/>
        <w:rPr>
          <w:b/>
          <w:sz w:val="32"/>
          <w:szCs w:val="32"/>
        </w:rPr>
      </w:pPr>
      <w:r w:rsidRPr="00347C10">
        <w:rPr>
          <w:b/>
          <w:sz w:val="32"/>
          <w:szCs w:val="32"/>
        </w:rPr>
        <w:t xml:space="preserve">ĐỀ THI </w:t>
      </w:r>
      <w:r>
        <w:rPr>
          <w:b/>
          <w:sz w:val="32"/>
          <w:szCs w:val="32"/>
        </w:rPr>
        <w:t>KẾT THÚC HỌC PHẦN</w:t>
      </w:r>
    </w:p>
    <w:p w:rsidR="00064650" w:rsidRPr="00066CBF" w:rsidRDefault="00064650" w:rsidP="0034588C">
      <w:pPr>
        <w:spacing w:after="120"/>
        <w:jc w:val="center"/>
        <w:rPr>
          <w:sz w:val="32"/>
          <w:szCs w:val="32"/>
        </w:rPr>
      </w:pPr>
      <w:r w:rsidRPr="003F04D4">
        <w:rPr>
          <w:b/>
          <w:sz w:val="32"/>
          <w:szCs w:val="32"/>
        </w:rPr>
        <w:t>KHOÁ 2012</w:t>
      </w:r>
    </w:p>
    <w:p w:rsidR="00064650" w:rsidRPr="007D27C9" w:rsidRDefault="00064650" w:rsidP="0034588C">
      <w:pPr>
        <w:jc w:val="center"/>
        <w:rPr>
          <w:b/>
          <w:sz w:val="32"/>
          <w:szCs w:val="32"/>
        </w:rPr>
      </w:pPr>
      <w:r>
        <w:rPr>
          <w:b/>
          <w:sz w:val="26"/>
          <w:szCs w:val="26"/>
        </w:rPr>
        <w:t xml:space="preserve">Môn thi: </w:t>
      </w:r>
      <w:r w:rsidRPr="00DE3BAF">
        <w:rPr>
          <w:b/>
          <w:sz w:val="26"/>
          <w:szCs w:val="26"/>
        </w:rPr>
        <w:t>ÔTÔ</w:t>
      </w:r>
      <w:r>
        <w:rPr>
          <w:b/>
          <w:sz w:val="26"/>
          <w:szCs w:val="26"/>
        </w:rPr>
        <w:t xml:space="preserve"> 1</w:t>
      </w:r>
    </w:p>
    <w:p w:rsidR="00064650" w:rsidRPr="0028460E" w:rsidRDefault="00064650" w:rsidP="00CA7213">
      <w:pPr>
        <w:jc w:val="center"/>
        <w:rPr>
          <w:b/>
          <w:sz w:val="28"/>
          <w:szCs w:val="28"/>
        </w:rPr>
      </w:pPr>
      <w:r>
        <w:rPr>
          <w:noProof/>
        </w:rPr>
        <w:pict>
          <v:shapetype id="_x0000_t202" coordsize="21600,21600" o:spt="202" path="m,l,21600r21600,l21600,xe">
            <v:stroke joinstyle="miter"/>
            <v:path gradientshapeok="t" o:connecttype="rect"/>
          </v:shapetype>
          <v:shape id="Text Box 42" o:spid="_x0000_s1026" type="#_x0000_t202" style="position:absolute;left:0;text-align:left;margin-left:-9pt;margin-top:2.2pt;width:108pt;height:28.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">
            <v:textbox style="mso-fit-shape-to-text:t">
              <w:txbxContent>
                <w:p w:rsidR="00064650" w:rsidRPr="007B2D3B" w:rsidRDefault="00064650" w:rsidP="0059634B">
                  <w:pPr>
                    <w:rPr>
                      <w:b/>
                      <w:sz w:val="36"/>
                      <w:szCs w:val="36"/>
                    </w:rPr>
                  </w:pPr>
                  <w:r>
                    <w:rPr>
                      <w:b/>
                      <w:sz w:val="36"/>
                      <w:szCs w:val="36"/>
                    </w:rPr>
                    <w:t>ĐỀ SỐ: 01</w:t>
                  </w:r>
                </w:p>
              </w:txbxContent>
            </v:textbox>
          </v:shape>
        </w:pict>
      </w:r>
    </w:p>
    <w:p w:rsidR="00064650" w:rsidRPr="003533E3" w:rsidRDefault="00064650" w:rsidP="00C74724">
      <w:pPr>
        <w:spacing w:line="288" w:lineRule="auto"/>
        <w:ind w:left="2160"/>
        <w:jc w:val="both"/>
        <w:rPr>
          <w:b/>
          <w:sz w:val="28"/>
          <w:szCs w:val="28"/>
        </w:rPr>
      </w:pPr>
      <w:r w:rsidRPr="003533E3">
        <w:rPr>
          <w:b/>
          <w:sz w:val="28"/>
          <w:szCs w:val="28"/>
        </w:rPr>
        <w:t xml:space="preserve">Ngành : CÔNG </w:t>
      </w:r>
      <w:smartTag w:uri="urn:schemas-microsoft-com:office:smarttags" w:element="stockticker">
        <w:r w:rsidRPr="003533E3">
          <w:rPr>
            <w:b/>
            <w:sz w:val="28"/>
            <w:szCs w:val="28"/>
          </w:rPr>
          <w:t>NGH</w:t>
        </w:r>
      </w:smartTag>
      <w:r w:rsidRPr="003533E3">
        <w:rPr>
          <w:b/>
          <w:sz w:val="28"/>
          <w:szCs w:val="28"/>
        </w:rPr>
        <w:t>Ệ KỸ THUẬT ÔTÔ</w:t>
      </w:r>
    </w:p>
    <w:p w:rsidR="00064650" w:rsidRPr="003533E3" w:rsidRDefault="00064650" w:rsidP="00C74724">
      <w:pPr>
        <w:spacing w:line="288" w:lineRule="auto"/>
        <w:ind w:left="1980" w:firstLine="204"/>
        <w:jc w:val="both"/>
        <w:rPr>
          <w:b/>
          <w:sz w:val="28"/>
          <w:szCs w:val="28"/>
        </w:rPr>
      </w:pPr>
      <w:r w:rsidRPr="003533E3">
        <w:rPr>
          <w:b/>
          <w:sz w:val="28"/>
          <w:szCs w:val="28"/>
        </w:rPr>
        <w:t xml:space="preserve"> Ngày thi : </w:t>
      </w:r>
      <w:r>
        <w:rPr>
          <w:b/>
          <w:sz w:val="28"/>
          <w:szCs w:val="28"/>
        </w:rPr>
        <w:t xml:space="preserve">     </w:t>
      </w:r>
      <w:r w:rsidRPr="003533E3">
        <w:rPr>
          <w:b/>
          <w:sz w:val="28"/>
          <w:szCs w:val="28"/>
        </w:rPr>
        <w:t xml:space="preserve"> / </w:t>
      </w:r>
      <w:r>
        <w:rPr>
          <w:b/>
          <w:sz w:val="28"/>
          <w:szCs w:val="28"/>
        </w:rPr>
        <w:t xml:space="preserve">     </w:t>
      </w:r>
      <w:r w:rsidRPr="003533E3">
        <w:rPr>
          <w:b/>
          <w:sz w:val="28"/>
          <w:szCs w:val="28"/>
        </w:rPr>
        <w:t xml:space="preserve"> / 2014</w:t>
      </w:r>
    </w:p>
    <w:p w:rsidR="00064650" w:rsidRDefault="00064650" w:rsidP="00C74724">
      <w:pPr>
        <w:spacing w:line="288" w:lineRule="auto"/>
        <w:ind w:left="2184" w:firstLine="70"/>
        <w:jc w:val="both"/>
        <w:rPr>
          <w:b/>
          <w:sz w:val="28"/>
          <w:szCs w:val="28"/>
        </w:rPr>
      </w:pPr>
      <w:r w:rsidRPr="003533E3">
        <w:rPr>
          <w:b/>
          <w:sz w:val="28"/>
          <w:szCs w:val="28"/>
        </w:rPr>
        <w:t xml:space="preserve">Thời gian thi : </w:t>
      </w:r>
      <w:r>
        <w:rPr>
          <w:b/>
          <w:sz w:val="28"/>
          <w:szCs w:val="28"/>
        </w:rPr>
        <w:t>90</w:t>
      </w:r>
      <w:r w:rsidRPr="003533E3">
        <w:rPr>
          <w:b/>
          <w:sz w:val="28"/>
          <w:szCs w:val="28"/>
        </w:rPr>
        <w:t xml:space="preserve"> phút </w:t>
      </w:r>
      <w:r w:rsidRPr="00616BC4">
        <w:rPr>
          <w:sz w:val="28"/>
          <w:szCs w:val="28"/>
        </w:rPr>
        <w:t xml:space="preserve">( </w:t>
      </w:r>
      <w:r w:rsidRPr="00616BC4">
        <w:rPr>
          <w:i/>
          <w:sz w:val="28"/>
          <w:szCs w:val="28"/>
        </w:rPr>
        <w:t>không kể thời gian phát đề</w:t>
      </w:r>
      <w:r w:rsidRPr="00616BC4">
        <w:rPr>
          <w:sz w:val="28"/>
          <w:szCs w:val="28"/>
        </w:rPr>
        <w:t xml:space="preserve"> )</w:t>
      </w:r>
    </w:p>
    <w:p w:rsidR="00064650" w:rsidRPr="00A241AA" w:rsidRDefault="00064650" w:rsidP="00C74724">
      <w:pPr>
        <w:spacing w:line="288" w:lineRule="auto"/>
        <w:ind w:left="720" w:firstLine="8"/>
        <w:jc w:val="center"/>
        <w:rPr>
          <w:b/>
          <w:i/>
          <w:sz w:val="28"/>
          <w:szCs w:val="28"/>
        </w:rPr>
      </w:pPr>
      <w:r>
        <w:rPr>
          <w:b/>
          <w:i/>
          <w:sz w:val="28"/>
          <w:szCs w:val="28"/>
        </w:rPr>
        <w:t>(</w:t>
      </w:r>
      <w:r w:rsidRPr="00A241AA">
        <w:rPr>
          <w:b/>
          <w:i/>
          <w:sz w:val="28"/>
          <w:szCs w:val="28"/>
        </w:rPr>
        <w:t xml:space="preserve">Sinh viên </w:t>
      </w:r>
      <w:r>
        <w:rPr>
          <w:b/>
          <w:i/>
          <w:sz w:val="28"/>
          <w:szCs w:val="28"/>
        </w:rPr>
        <w:t xml:space="preserve">không </w:t>
      </w:r>
      <w:r w:rsidRPr="00A241AA">
        <w:rPr>
          <w:b/>
          <w:i/>
          <w:sz w:val="28"/>
          <w:szCs w:val="28"/>
        </w:rPr>
        <w:t>được phép sử dụng tài liệu</w:t>
      </w:r>
      <w:r>
        <w:rPr>
          <w:b/>
          <w:i/>
          <w:sz w:val="28"/>
          <w:szCs w:val="28"/>
        </w:rPr>
        <w:t>)</w:t>
      </w:r>
    </w:p>
    <w:p w:rsidR="00064650" w:rsidRPr="00C55001" w:rsidRDefault="00064650" w:rsidP="00755017">
      <w:pPr>
        <w:ind w:left="2184" w:firstLine="70"/>
        <w:jc w:val="both"/>
        <w:rPr>
          <w:b/>
          <w:sz w:val="16"/>
          <w:szCs w:val="16"/>
        </w:rPr>
      </w:pPr>
    </w:p>
    <w:p w:rsidR="00064650" w:rsidRPr="00152148" w:rsidRDefault="00064650" w:rsidP="00755017">
      <w:pPr>
        <w:spacing w:line="360" w:lineRule="auto"/>
        <w:rPr>
          <w:b/>
          <w:sz w:val="28"/>
          <w:szCs w:val="28"/>
        </w:rPr>
      </w:pPr>
      <w:r w:rsidRPr="00152148">
        <w:rPr>
          <w:b/>
          <w:sz w:val="28"/>
          <w:szCs w:val="28"/>
        </w:rPr>
        <w:t>Câu 1: ( 2 điểm)</w:t>
      </w:r>
    </w:p>
    <w:p w:rsidR="00064650" w:rsidRPr="00152148" w:rsidRDefault="00064650" w:rsidP="00755017">
      <w:pPr>
        <w:spacing w:line="360" w:lineRule="auto"/>
        <w:rPr>
          <w:sz w:val="28"/>
          <w:szCs w:val="28"/>
        </w:rPr>
      </w:pPr>
      <w:r w:rsidRPr="00152148">
        <w:rPr>
          <w:sz w:val="28"/>
          <w:szCs w:val="28"/>
        </w:rPr>
        <w:t xml:space="preserve">    Hãy trình bày bán kính cơ động dọc và ngang. </w:t>
      </w:r>
    </w:p>
    <w:p w:rsidR="00064650" w:rsidRPr="00152148" w:rsidRDefault="00064650" w:rsidP="00755017">
      <w:pPr>
        <w:spacing w:line="360" w:lineRule="auto"/>
        <w:rPr>
          <w:b/>
          <w:sz w:val="28"/>
          <w:szCs w:val="28"/>
        </w:rPr>
      </w:pPr>
      <w:r w:rsidRPr="00152148">
        <w:rPr>
          <w:b/>
          <w:sz w:val="28"/>
          <w:szCs w:val="28"/>
        </w:rPr>
        <w:t>Câu 2: ( 2 điểm)</w:t>
      </w:r>
    </w:p>
    <w:p w:rsidR="00064650" w:rsidRPr="00152148" w:rsidRDefault="00064650" w:rsidP="00755017">
      <w:pPr>
        <w:spacing w:line="360" w:lineRule="auto"/>
        <w:rPr>
          <w:sz w:val="28"/>
          <w:szCs w:val="28"/>
        </w:rPr>
      </w:pPr>
      <w:r w:rsidRPr="00152148">
        <w:rPr>
          <w:sz w:val="28"/>
          <w:szCs w:val="28"/>
        </w:rPr>
        <w:t xml:space="preserve">   Vẽ hình, trình bày nguyên lý làm việc và tính tỷ số truyền của bộ vi sai.</w:t>
      </w:r>
    </w:p>
    <w:p w:rsidR="00064650" w:rsidRPr="00152148" w:rsidRDefault="00064650" w:rsidP="00755017">
      <w:pPr>
        <w:spacing w:line="360" w:lineRule="auto"/>
        <w:rPr>
          <w:b/>
          <w:sz w:val="28"/>
          <w:szCs w:val="28"/>
        </w:rPr>
      </w:pPr>
      <w:r w:rsidRPr="00152148">
        <w:rPr>
          <w:b/>
          <w:sz w:val="28"/>
          <w:szCs w:val="28"/>
        </w:rPr>
        <w:t>Câu 3: ( 4 điểm)</w:t>
      </w:r>
    </w:p>
    <w:p w:rsidR="00064650" w:rsidRPr="00152148" w:rsidRDefault="00064650" w:rsidP="00B52E18">
      <w:pPr>
        <w:spacing w:line="360" w:lineRule="auto"/>
        <w:rPr>
          <w:sz w:val="28"/>
          <w:szCs w:val="28"/>
        </w:rPr>
      </w:pPr>
      <w:r w:rsidRPr="00152148">
        <w:rPr>
          <w:sz w:val="28"/>
          <w:szCs w:val="28"/>
        </w:rPr>
        <w:t xml:space="preserve">    Xác định phản lực thẳng góc từ mặt đường tác dụng lên bánh xe tại cầu sau trong trường hợp ôtô chuyển động lên dốc tăng tốc có kéo móc (xe ôtô 4 bánh cầu sau chủ động ). Yêu cầu vẽ hình, chú thích và thiết lập công thức đầy đủ các đại lượng</w:t>
      </w:r>
    </w:p>
    <w:p w:rsidR="00064650" w:rsidRPr="00152148" w:rsidRDefault="00064650" w:rsidP="00B52E18">
      <w:pPr>
        <w:spacing w:line="360" w:lineRule="auto"/>
        <w:rPr>
          <w:b/>
          <w:sz w:val="28"/>
          <w:szCs w:val="28"/>
        </w:rPr>
      </w:pPr>
      <w:r w:rsidRPr="00152148">
        <w:rPr>
          <w:b/>
          <w:sz w:val="28"/>
          <w:szCs w:val="28"/>
        </w:rPr>
        <w:t>Câu 4: ( 2 điểm)</w:t>
      </w:r>
      <w:bookmarkStart w:id="0" w:name="_GoBack"/>
      <w:bookmarkEnd w:id="0"/>
    </w:p>
    <w:p w:rsidR="00064650" w:rsidRPr="00152148" w:rsidRDefault="00064650" w:rsidP="00B52E18">
      <w:pPr>
        <w:spacing w:line="360" w:lineRule="auto"/>
        <w:rPr>
          <w:sz w:val="28"/>
          <w:szCs w:val="28"/>
        </w:rPr>
      </w:pPr>
      <w:r w:rsidRPr="00152148">
        <w:rPr>
          <w:sz w:val="28"/>
          <w:szCs w:val="28"/>
        </w:rPr>
        <w:t xml:space="preserve">   Hãy xác định công suất cần thiết của động cơ lắp trên ô tô vận tải có khối lượng 10500 [kg], chuyển động trên đường có hệ số cản lăn f = 0,01, độ dốc 3%, kéo rơ moóc khối lượng m</w:t>
      </w:r>
      <w:r w:rsidRPr="00152148">
        <w:rPr>
          <w:sz w:val="28"/>
          <w:szCs w:val="28"/>
          <w:vertAlign w:val="subscript"/>
        </w:rPr>
        <w:t>mk</w:t>
      </w:r>
      <w:r w:rsidRPr="00152148">
        <w:rPr>
          <w:sz w:val="28"/>
          <w:szCs w:val="28"/>
        </w:rPr>
        <w:t xml:space="preserve"> = 5000 [kg], vận tốc chuyển động v = 90 [km/h]. Số liệu cho trước: η</w:t>
      </w:r>
      <w:r w:rsidRPr="00152148">
        <w:rPr>
          <w:sz w:val="28"/>
          <w:szCs w:val="28"/>
          <w:vertAlign w:val="subscript"/>
        </w:rPr>
        <w:t>dl</w:t>
      </w:r>
      <w:r w:rsidRPr="00152148">
        <w:rPr>
          <w:sz w:val="28"/>
          <w:szCs w:val="28"/>
        </w:rPr>
        <w:t xml:space="preserve"> =0,8; r</w:t>
      </w:r>
      <w:r w:rsidRPr="00152148">
        <w:rPr>
          <w:sz w:val="28"/>
          <w:szCs w:val="28"/>
          <w:vertAlign w:val="subscript"/>
        </w:rPr>
        <w:t>d</w:t>
      </w:r>
      <w:r w:rsidRPr="00152148">
        <w:rPr>
          <w:sz w:val="28"/>
          <w:szCs w:val="28"/>
        </w:rPr>
        <w:t xml:space="preserve"> = 450 [mm]; S</w:t>
      </w:r>
      <w:r w:rsidRPr="00152148">
        <w:rPr>
          <w:sz w:val="28"/>
          <w:szCs w:val="28"/>
          <w:vertAlign w:val="subscript"/>
        </w:rPr>
        <w:t>x</w:t>
      </w:r>
      <w:r w:rsidRPr="00152148">
        <w:rPr>
          <w:sz w:val="28"/>
          <w:szCs w:val="28"/>
        </w:rPr>
        <w:t xml:space="preserve"> = 4,5m</w:t>
      </w:r>
      <w:r w:rsidRPr="00152148">
        <w:rPr>
          <w:sz w:val="28"/>
          <w:szCs w:val="28"/>
          <w:vertAlign w:val="superscript"/>
        </w:rPr>
        <w:t>2</w:t>
      </w:r>
      <w:r w:rsidRPr="00152148">
        <w:rPr>
          <w:sz w:val="28"/>
          <w:szCs w:val="28"/>
        </w:rPr>
        <w:t>; C</w:t>
      </w:r>
      <w:r w:rsidRPr="00152148">
        <w:rPr>
          <w:sz w:val="28"/>
          <w:szCs w:val="28"/>
          <w:vertAlign w:val="subscript"/>
        </w:rPr>
        <w:t>x</w:t>
      </w:r>
      <w:r w:rsidRPr="00152148">
        <w:rPr>
          <w:sz w:val="28"/>
          <w:szCs w:val="28"/>
        </w:rPr>
        <w:t>= 0,8.</w:t>
      </w:r>
    </w:p>
    <w:p w:rsidR="00064650" w:rsidRPr="00152148" w:rsidRDefault="00064650" w:rsidP="00B52E18">
      <w:pPr>
        <w:spacing w:line="360" w:lineRule="auto"/>
        <w:ind w:left="567" w:right="454"/>
        <w:jc w:val="center"/>
        <w:rPr>
          <w:b/>
          <w:sz w:val="28"/>
          <w:szCs w:val="28"/>
        </w:rPr>
      </w:pPr>
      <w:r w:rsidRPr="00152148">
        <w:rPr>
          <w:b/>
          <w:sz w:val="28"/>
          <w:szCs w:val="28"/>
        </w:rPr>
        <w:t>----</w:t>
      </w:r>
      <w:r w:rsidRPr="00152148">
        <w:rPr>
          <w:i/>
          <w:sz w:val="28"/>
          <w:szCs w:val="28"/>
        </w:rPr>
        <w:t>Hết</w:t>
      </w:r>
      <w:r w:rsidRPr="00152148">
        <w:rPr>
          <w:b/>
          <w:sz w:val="28"/>
          <w:szCs w:val="28"/>
        </w:rPr>
        <w:t>----</w:t>
      </w:r>
    </w:p>
    <w:p w:rsidR="00064650" w:rsidRPr="00914D48" w:rsidRDefault="00064650" w:rsidP="00C74724">
      <w:pPr>
        <w:ind w:left="567"/>
        <w:jc w:val="center"/>
        <w:rPr>
          <w:b/>
          <w:i/>
          <w:sz w:val="26"/>
          <w:szCs w:val="26"/>
        </w:rPr>
      </w:pPr>
      <w:r w:rsidRPr="00914D48">
        <w:rPr>
          <w:b/>
          <w:i/>
          <w:sz w:val="26"/>
          <w:szCs w:val="26"/>
        </w:rPr>
        <w:t>Ghi chú: Cán bộ coi thi không giải thích gì thêm.</w:t>
      </w:r>
    </w:p>
    <w:p w:rsidR="00064650" w:rsidRPr="00914D48" w:rsidRDefault="00064650" w:rsidP="00C74724">
      <w:pPr>
        <w:jc w:val="center"/>
        <w:rPr>
          <w:b/>
          <w:sz w:val="26"/>
          <w:szCs w:val="26"/>
        </w:rPr>
      </w:pPr>
      <w:r w:rsidRPr="00914D48">
        <w:rPr>
          <w:b/>
          <w:sz w:val="26"/>
          <w:szCs w:val="26"/>
        </w:rPr>
        <w:t>Họ và tên HSSV:……………………….… Phòng thi: …………. Số báo danh:………………</w:t>
      </w:r>
    </w:p>
    <w:p w:rsidR="00064650" w:rsidRDefault="00064650" w:rsidP="00C74724">
      <w:pPr>
        <w:jc w:val="center"/>
      </w:pPr>
    </w:p>
    <w:p w:rsidR="00064650" w:rsidRPr="00C13268" w:rsidRDefault="00064650" w:rsidP="00C74724">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sz w:val="36"/>
          <w:szCs w:val="36"/>
        </w:rPr>
      </w:pPr>
      <w:r w:rsidRPr="00C13268">
        <w:rPr>
          <w:b/>
          <w:sz w:val="36"/>
          <w:szCs w:val="36"/>
        </w:rPr>
        <w:t>ĐỀ SỐ: 01</w:t>
      </w:r>
    </w:p>
    <w:p w:rsidR="00064650" w:rsidRPr="001E06B1" w:rsidRDefault="00064650" w:rsidP="00C74724">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sz w:val="26"/>
          <w:szCs w:val="26"/>
        </w:rPr>
      </w:pPr>
      <w:r>
        <w:rPr>
          <w:sz w:val="26"/>
          <w:szCs w:val="26"/>
        </w:rPr>
        <w:tab/>
      </w:r>
      <w:r w:rsidRPr="00047CA5">
        <w:rPr>
          <w:sz w:val="26"/>
          <w:szCs w:val="26"/>
        </w:rPr>
        <w:t>Ngày</w:t>
      </w:r>
      <w:r>
        <w:rPr>
          <w:sz w:val="26"/>
          <w:szCs w:val="26"/>
        </w:rPr>
        <w:t xml:space="preserve">      </w:t>
      </w:r>
      <w:r w:rsidRPr="00047CA5">
        <w:rPr>
          <w:sz w:val="26"/>
          <w:szCs w:val="26"/>
        </w:rPr>
        <w:t xml:space="preserve"> tháng</w:t>
      </w:r>
      <w:r>
        <w:rPr>
          <w:sz w:val="26"/>
          <w:szCs w:val="26"/>
        </w:rPr>
        <w:t xml:space="preserve">    </w:t>
      </w:r>
      <w:r w:rsidRPr="00047CA5">
        <w:rPr>
          <w:sz w:val="26"/>
          <w:szCs w:val="26"/>
        </w:rPr>
        <w:t xml:space="preserve"> năm </w:t>
      </w:r>
      <w:r>
        <w:rPr>
          <w:sz w:val="26"/>
          <w:szCs w:val="26"/>
        </w:rPr>
        <w:t xml:space="preserve">    </w:t>
      </w:r>
      <w:r>
        <w:rPr>
          <w:sz w:val="26"/>
          <w:szCs w:val="26"/>
        </w:rPr>
        <w:tab/>
      </w:r>
      <w:r w:rsidRPr="001E06B1">
        <w:rPr>
          <w:sz w:val="26"/>
          <w:szCs w:val="26"/>
        </w:rPr>
        <w:t>Ngày</w:t>
      </w:r>
      <w:r>
        <w:rPr>
          <w:sz w:val="26"/>
          <w:szCs w:val="26"/>
        </w:rPr>
        <w:t xml:space="preserve">    </w:t>
      </w:r>
      <w:r w:rsidRPr="001E06B1">
        <w:rPr>
          <w:sz w:val="26"/>
          <w:szCs w:val="26"/>
        </w:rPr>
        <w:t xml:space="preserve"> tháng</w:t>
      </w:r>
      <w:r>
        <w:rPr>
          <w:sz w:val="26"/>
          <w:szCs w:val="26"/>
        </w:rPr>
        <w:t xml:space="preserve">    </w:t>
      </w:r>
      <w:r w:rsidRPr="001E06B1">
        <w:rPr>
          <w:sz w:val="26"/>
          <w:szCs w:val="26"/>
        </w:rPr>
        <w:t xml:space="preserve"> năm </w:t>
      </w:r>
      <w:r>
        <w:rPr>
          <w:sz w:val="26"/>
          <w:szCs w:val="26"/>
        </w:rPr>
        <w:t xml:space="preserve">         </w:t>
      </w:r>
    </w:p>
    <w:p w:rsidR="00064650" w:rsidRDefault="00064650" w:rsidP="00C74724">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sz w:val="26"/>
          <w:szCs w:val="26"/>
        </w:rPr>
      </w:pPr>
      <w:r>
        <w:rPr>
          <w:b/>
          <w:sz w:val="26"/>
          <w:szCs w:val="26"/>
        </w:rPr>
        <w:tab/>
        <w:t>TRƯỞNG KHOA</w:t>
      </w:r>
      <w:r>
        <w:rPr>
          <w:b/>
        </w:rPr>
        <w:tab/>
        <w:t xml:space="preserve">TỔ </w:t>
      </w:r>
      <w:r>
        <w:rPr>
          <w:b/>
          <w:sz w:val="26"/>
          <w:szCs w:val="26"/>
        </w:rPr>
        <w:t>TRƯỞNG</w:t>
      </w:r>
    </w:p>
    <w:p w:rsidR="00064650" w:rsidRPr="00145718" w:rsidRDefault="00064650" w:rsidP="00C74724">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rPr>
      </w:pPr>
      <w:r>
        <w:rPr>
          <w:b/>
        </w:rPr>
        <w:tab/>
      </w:r>
      <w:r w:rsidRPr="00145718">
        <w:rPr>
          <w:b/>
        </w:rPr>
        <w:t>(Ký, ghi rõ họ và tên)</w:t>
      </w:r>
      <w:r>
        <w:rPr>
          <w:b/>
        </w:rPr>
        <w:tab/>
      </w:r>
      <w:r w:rsidRPr="00145718">
        <w:rPr>
          <w:b/>
        </w:rPr>
        <w:t>(Ký, ghi rõ họ và tên)</w:t>
      </w:r>
    </w:p>
    <w:p w:rsidR="00064650" w:rsidRDefault="00064650" w:rsidP="00C74724">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pPr>
    </w:p>
    <w:p w:rsidR="00064650" w:rsidRDefault="00064650" w:rsidP="00C74724">
      <w:pPr>
        <w:pBdr>
          <w:top w:val="single" w:sz="4" w:space="1" w:color="auto"/>
          <w:left w:val="single" w:sz="4" w:space="4" w:color="auto"/>
          <w:bottom w:val="single" w:sz="4" w:space="1" w:color="auto"/>
          <w:right w:val="single" w:sz="4" w:space="4" w:color="auto"/>
        </w:pBdr>
        <w:shd w:val="solid" w:color="FFFFFF" w:fill="FFFFFF"/>
        <w:tabs>
          <w:tab w:val="center" w:pos="2160"/>
          <w:tab w:val="center" w:pos="7380"/>
        </w:tabs>
      </w:pPr>
      <w:r>
        <w:tab/>
      </w:r>
    </w:p>
    <w:p w:rsidR="00064650" w:rsidRDefault="00064650" w:rsidP="00C74724">
      <w:pPr>
        <w:pBdr>
          <w:top w:val="single" w:sz="4" w:space="1" w:color="auto"/>
          <w:left w:val="single" w:sz="4" w:space="4" w:color="auto"/>
          <w:bottom w:val="single" w:sz="4" w:space="1" w:color="auto"/>
          <w:right w:val="single" w:sz="4" w:space="4" w:color="auto"/>
        </w:pBdr>
        <w:shd w:val="solid" w:color="FFFFFF" w:fill="FFFFFF"/>
        <w:tabs>
          <w:tab w:val="center" w:pos="2160"/>
          <w:tab w:val="center" w:pos="7380"/>
        </w:tabs>
      </w:pPr>
      <w:r>
        <w:tab/>
      </w:r>
    </w:p>
    <w:p w:rsidR="00064650" w:rsidRDefault="00064650" w:rsidP="00C74724">
      <w:pPr>
        <w:pBdr>
          <w:top w:val="single" w:sz="4" w:space="1" w:color="auto"/>
          <w:left w:val="single" w:sz="4" w:space="4" w:color="auto"/>
          <w:bottom w:val="single" w:sz="4" w:space="1" w:color="auto"/>
          <w:right w:val="single" w:sz="4" w:space="4" w:color="auto"/>
        </w:pBdr>
        <w:shd w:val="solid" w:color="FFFFFF" w:fill="FFFFFF"/>
      </w:pPr>
    </w:p>
    <w:p w:rsidR="00064650" w:rsidRPr="007D27C9" w:rsidRDefault="00064650" w:rsidP="00C74724">
      <w:pPr>
        <w:tabs>
          <w:tab w:val="center" w:pos="2520"/>
          <w:tab w:val="center" w:pos="7920"/>
        </w:tabs>
        <w:jc w:val="both"/>
      </w:pPr>
    </w:p>
    <w:p w:rsidR="00064650" w:rsidRDefault="00064650" w:rsidP="00755017">
      <w:pPr>
        <w:tabs>
          <w:tab w:val="center" w:pos="2520"/>
          <w:tab w:val="center" w:pos="7920"/>
        </w:tabs>
        <w:jc w:val="both"/>
      </w:pPr>
    </w:p>
    <w:p w:rsidR="00064650" w:rsidRDefault="00064650" w:rsidP="00755017">
      <w:pPr>
        <w:tabs>
          <w:tab w:val="center" w:pos="2520"/>
          <w:tab w:val="center" w:pos="7920"/>
        </w:tabs>
        <w:jc w:val="both"/>
      </w:pPr>
    </w:p>
    <w:p w:rsidR="00064650" w:rsidRDefault="00064650" w:rsidP="00755017">
      <w:pPr>
        <w:tabs>
          <w:tab w:val="center" w:pos="2520"/>
          <w:tab w:val="center" w:pos="7920"/>
        </w:tabs>
        <w:jc w:val="both"/>
      </w:pPr>
    </w:p>
    <w:p w:rsidR="00064650" w:rsidRDefault="00064650" w:rsidP="00755017">
      <w:pPr>
        <w:tabs>
          <w:tab w:val="center" w:pos="2520"/>
          <w:tab w:val="center" w:pos="7920"/>
        </w:tabs>
        <w:jc w:val="both"/>
      </w:pPr>
    </w:p>
    <w:p w:rsidR="00064650" w:rsidRDefault="00064650" w:rsidP="00755017">
      <w:pPr>
        <w:tabs>
          <w:tab w:val="center" w:pos="2520"/>
          <w:tab w:val="center" w:pos="7920"/>
        </w:tabs>
        <w:jc w:val="both"/>
      </w:pPr>
    </w:p>
    <w:p w:rsidR="00064650" w:rsidRDefault="00064650" w:rsidP="00755017">
      <w:pPr>
        <w:tabs>
          <w:tab w:val="center" w:pos="2520"/>
          <w:tab w:val="center" w:pos="7920"/>
        </w:tabs>
        <w:jc w:val="both"/>
      </w:pPr>
    </w:p>
    <w:p w:rsidR="00064650" w:rsidRDefault="00064650" w:rsidP="00755017">
      <w:pPr>
        <w:tabs>
          <w:tab w:val="center" w:pos="2520"/>
          <w:tab w:val="center" w:pos="7920"/>
        </w:tabs>
        <w:jc w:val="both"/>
      </w:pPr>
    </w:p>
    <w:p w:rsidR="00064650" w:rsidRDefault="00064650" w:rsidP="00755017">
      <w:pPr>
        <w:tabs>
          <w:tab w:val="center" w:pos="2520"/>
          <w:tab w:val="center" w:pos="7920"/>
        </w:tabs>
        <w:jc w:val="both"/>
      </w:pPr>
    </w:p>
    <w:p w:rsidR="00064650" w:rsidRPr="00BD4E7D" w:rsidRDefault="00064650" w:rsidP="00755017">
      <w:pPr>
        <w:tabs>
          <w:tab w:val="center" w:pos="2520"/>
          <w:tab w:val="center" w:pos="7920"/>
        </w:tabs>
        <w:jc w:val="both"/>
      </w:pPr>
      <w:r w:rsidRPr="00BD4E7D">
        <w:t>ỦY BAN NHÂN DÂN TP.HỒ CHÍ MINH</w:t>
      </w:r>
      <w:r w:rsidRPr="00BD4E7D">
        <w:tab/>
      </w:r>
      <w:r w:rsidRPr="00BD4E7D">
        <w:rPr>
          <w:b/>
          <w:bCs/>
        </w:rPr>
        <w:t xml:space="preserve">CỘNG HÒA XÃ HỘI CHỦ NGHĨA VIỆT </w:t>
      </w:r>
      <w:smartTag w:uri="urn:schemas-microsoft-com:office:smarttags" w:element="country-region">
        <w:smartTag w:uri="urn:schemas-microsoft-com:office:smarttags" w:element="place">
          <w:r w:rsidRPr="00BD4E7D">
            <w:rPr>
              <w:b/>
              <w:bCs/>
            </w:rPr>
            <w:t>NAM</w:t>
          </w:r>
        </w:smartTag>
      </w:smartTag>
    </w:p>
    <w:p w:rsidR="00064650" w:rsidRPr="00BD4E7D" w:rsidRDefault="00064650" w:rsidP="00755017">
      <w:pPr>
        <w:tabs>
          <w:tab w:val="center" w:pos="2520"/>
          <w:tab w:val="center" w:pos="7920"/>
        </w:tabs>
        <w:jc w:val="both"/>
        <w:rPr>
          <w:sz w:val="26"/>
          <w:szCs w:val="26"/>
        </w:rPr>
      </w:pPr>
      <w:r w:rsidRPr="00BD4E7D">
        <w:rPr>
          <w:b/>
          <w:bCs/>
          <w:sz w:val="26"/>
          <w:szCs w:val="26"/>
        </w:rPr>
        <w:tab/>
        <w:t>TRƯỜNG CĐ KỸ THUẬT LÝ TỰ TRỌNG</w:t>
      </w:r>
      <w:r w:rsidRPr="00BD4E7D">
        <w:rPr>
          <w:sz w:val="26"/>
          <w:szCs w:val="26"/>
        </w:rPr>
        <w:tab/>
      </w:r>
      <w:r w:rsidRPr="00BD4E7D">
        <w:rPr>
          <w:b/>
          <w:bCs/>
          <w:sz w:val="26"/>
          <w:szCs w:val="26"/>
        </w:rPr>
        <w:t>Độc lập – Tự do – Hạnh phúc</w:t>
      </w:r>
    </w:p>
    <w:p w:rsidR="00064650" w:rsidRPr="007D27C9" w:rsidRDefault="00064650" w:rsidP="00755017">
      <w:pPr>
        <w:tabs>
          <w:tab w:val="center" w:pos="2520"/>
          <w:tab w:val="center" w:pos="7920"/>
        </w:tabs>
        <w:jc w:val="both"/>
        <w:rPr>
          <w:sz w:val="22"/>
          <w:szCs w:val="22"/>
        </w:rPr>
      </w:pPr>
      <w:r>
        <w:rPr>
          <w:sz w:val="22"/>
          <w:szCs w:val="22"/>
        </w:rPr>
        <w:tab/>
        <w:t>‾‾‾‾‾‾‾‾‾‾‾‾‾‾‾‾‾‾‾‾‾‾‾‾‾‾‾‾‾‾‾‾</w:t>
      </w:r>
      <w:r>
        <w:rPr>
          <w:sz w:val="22"/>
          <w:szCs w:val="22"/>
        </w:rPr>
        <w:tab/>
        <w:t>‾‾‾‾‾‾‾‾‾‾‾‾‾‾‾‾‾‾‾‾‾‾‾‾</w:t>
      </w:r>
    </w:p>
    <w:p w:rsidR="00064650" w:rsidRPr="007D27C9" w:rsidRDefault="00064650" w:rsidP="00755017">
      <w:pPr>
        <w:jc w:val="both"/>
      </w:pPr>
      <w:r w:rsidRPr="007D27C9">
        <w:tab/>
      </w:r>
      <w:r>
        <w:t xml:space="preserve"> </w:t>
      </w:r>
    </w:p>
    <w:p w:rsidR="00064650" w:rsidRDefault="00064650" w:rsidP="00755017">
      <w:pPr>
        <w:spacing w:before="120" w:after="120" w:line="276" w:lineRule="auto"/>
        <w:jc w:val="center"/>
        <w:rPr>
          <w:b/>
          <w:sz w:val="32"/>
          <w:szCs w:val="32"/>
        </w:rPr>
      </w:pPr>
      <w:r w:rsidRPr="00347C10">
        <w:rPr>
          <w:b/>
          <w:sz w:val="32"/>
          <w:szCs w:val="32"/>
        </w:rPr>
        <w:t xml:space="preserve">ĐỀ THI </w:t>
      </w:r>
      <w:r>
        <w:rPr>
          <w:b/>
          <w:sz w:val="32"/>
          <w:szCs w:val="32"/>
        </w:rPr>
        <w:t>KẾT THÚC HỌC PHẦN</w:t>
      </w:r>
    </w:p>
    <w:p w:rsidR="00064650" w:rsidRPr="00066CBF" w:rsidRDefault="00064650" w:rsidP="00755017">
      <w:pPr>
        <w:spacing w:after="120"/>
        <w:jc w:val="center"/>
        <w:rPr>
          <w:sz w:val="32"/>
          <w:szCs w:val="32"/>
        </w:rPr>
      </w:pPr>
      <w:r w:rsidRPr="003F04D4">
        <w:rPr>
          <w:b/>
          <w:sz w:val="32"/>
          <w:szCs w:val="32"/>
        </w:rPr>
        <w:t>KHOÁ 2012</w:t>
      </w:r>
    </w:p>
    <w:p w:rsidR="00064650" w:rsidRPr="007D27C9" w:rsidRDefault="00064650" w:rsidP="00755017">
      <w:pPr>
        <w:jc w:val="center"/>
        <w:rPr>
          <w:b/>
          <w:sz w:val="32"/>
          <w:szCs w:val="32"/>
        </w:rPr>
      </w:pPr>
      <w:r>
        <w:rPr>
          <w:b/>
          <w:sz w:val="26"/>
          <w:szCs w:val="26"/>
        </w:rPr>
        <w:t xml:space="preserve">Môn thi: </w:t>
      </w:r>
      <w:r w:rsidRPr="00DE3BAF">
        <w:rPr>
          <w:b/>
          <w:sz w:val="26"/>
          <w:szCs w:val="26"/>
        </w:rPr>
        <w:t>ÔTÔ</w:t>
      </w:r>
      <w:r>
        <w:rPr>
          <w:b/>
          <w:sz w:val="26"/>
          <w:szCs w:val="26"/>
        </w:rPr>
        <w:t xml:space="preserve"> 1</w:t>
      </w:r>
    </w:p>
    <w:p w:rsidR="00064650" w:rsidRPr="0028460E" w:rsidRDefault="00064650" w:rsidP="00755017">
      <w:pPr>
        <w:jc w:val="center"/>
        <w:rPr>
          <w:b/>
          <w:sz w:val="28"/>
          <w:szCs w:val="28"/>
        </w:rPr>
      </w:pPr>
      <w:r>
        <w:rPr>
          <w:noProof/>
        </w:rPr>
        <w:pict>
          <v:shape id="_x0000_s1027" type="#_x0000_t202" style="position:absolute;left:0;text-align:left;margin-left:-9pt;margin-top:2.2pt;width:108pt;height:28.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">
            <v:textbox style="mso-fit-shape-to-text:t">
              <w:txbxContent>
                <w:p w:rsidR="00064650" w:rsidRPr="007B2D3B" w:rsidRDefault="00064650" w:rsidP="00755017">
                  <w:pPr>
                    <w:rPr>
                      <w:b/>
                      <w:sz w:val="36"/>
                      <w:szCs w:val="36"/>
                    </w:rPr>
                  </w:pPr>
                  <w:r>
                    <w:rPr>
                      <w:b/>
                      <w:sz w:val="36"/>
                      <w:szCs w:val="36"/>
                    </w:rPr>
                    <w:t>ĐỀ SỐ: 02</w:t>
                  </w:r>
                </w:p>
              </w:txbxContent>
            </v:textbox>
          </v:shape>
        </w:pict>
      </w:r>
    </w:p>
    <w:p w:rsidR="00064650" w:rsidRPr="003533E3" w:rsidRDefault="00064650" w:rsidP="00755017">
      <w:pPr>
        <w:spacing w:line="288" w:lineRule="auto"/>
        <w:ind w:left="2160"/>
        <w:jc w:val="both"/>
        <w:rPr>
          <w:b/>
          <w:sz w:val="28"/>
          <w:szCs w:val="28"/>
        </w:rPr>
      </w:pPr>
      <w:r w:rsidRPr="003533E3">
        <w:rPr>
          <w:b/>
          <w:sz w:val="28"/>
          <w:szCs w:val="28"/>
        </w:rPr>
        <w:t xml:space="preserve">Ngành : CÔNG </w:t>
      </w:r>
      <w:smartTag w:uri="urn:schemas-microsoft-com:office:smarttags" w:element="stockticker">
        <w:r w:rsidRPr="003533E3">
          <w:rPr>
            <w:b/>
            <w:sz w:val="28"/>
            <w:szCs w:val="28"/>
          </w:rPr>
          <w:t>NGH</w:t>
        </w:r>
      </w:smartTag>
      <w:r w:rsidRPr="003533E3">
        <w:rPr>
          <w:b/>
          <w:sz w:val="28"/>
          <w:szCs w:val="28"/>
        </w:rPr>
        <w:t>Ệ KỸ THUẬT ÔTÔ</w:t>
      </w:r>
    </w:p>
    <w:p w:rsidR="00064650" w:rsidRPr="003533E3" w:rsidRDefault="00064650" w:rsidP="00755017">
      <w:pPr>
        <w:spacing w:line="288" w:lineRule="auto"/>
        <w:ind w:left="1980" w:firstLine="204"/>
        <w:jc w:val="both"/>
        <w:rPr>
          <w:b/>
          <w:sz w:val="28"/>
          <w:szCs w:val="28"/>
        </w:rPr>
      </w:pPr>
      <w:r w:rsidRPr="003533E3">
        <w:rPr>
          <w:b/>
          <w:sz w:val="28"/>
          <w:szCs w:val="28"/>
        </w:rPr>
        <w:t xml:space="preserve"> Ngày thi : </w:t>
      </w:r>
      <w:r>
        <w:rPr>
          <w:b/>
          <w:sz w:val="28"/>
          <w:szCs w:val="28"/>
        </w:rPr>
        <w:t xml:space="preserve">     </w:t>
      </w:r>
      <w:r w:rsidRPr="003533E3">
        <w:rPr>
          <w:b/>
          <w:sz w:val="28"/>
          <w:szCs w:val="28"/>
        </w:rPr>
        <w:t xml:space="preserve"> / </w:t>
      </w:r>
      <w:r>
        <w:rPr>
          <w:b/>
          <w:sz w:val="28"/>
          <w:szCs w:val="28"/>
        </w:rPr>
        <w:t xml:space="preserve">     </w:t>
      </w:r>
      <w:r w:rsidRPr="003533E3">
        <w:rPr>
          <w:b/>
          <w:sz w:val="28"/>
          <w:szCs w:val="28"/>
        </w:rPr>
        <w:t xml:space="preserve"> / 2014</w:t>
      </w:r>
    </w:p>
    <w:p w:rsidR="00064650" w:rsidRDefault="00064650" w:rsidP="00755017">
      <w:pPr>
        <w:spacing w:line="288" w:lineRule="auto"/>
        <w:ind w:left="2184" w:firstLine="70"/>
        <w:jc w:val="both"/>
        <w:rPr>
          <w:b/>
          <w:sz w:val="28"/>
          <w:szCs w:val="28"/>
        </w:rPr>
      </w:pPr>
      <w:r w:rsidRPr="003533E3">
        <w:rPr>
          <w:b/>
          <w:sz w:val="28"/>
          <w:szCs w:val="28"/>
        </w:rPr>
        <w:t xml:space="preserve">Thời gian thi : </w:t>
      </w:r>
      <w:r>
        <w:rPr>
          <w:b/>
          <w:sz w:val="28"/>
          <w:szCs w:val="28"/>
        </w:rPr>
        <w:t>90</w:t>
      </w:r>
      <w:r w:rsidRPr="003533E3">
        <w:rPr>
          <w:b/>
          <w:sz w:val="28"/>
          <w:szCs w:val="28"/>
        </w:rPr>
        <w:t xml:space="preserve"> phút </w:t>
      </w:r>
      <w:r w:rsidRPr="00616BC4">
        <w:rPr>
          <w:sz w:val="28"/>
          <w:szCs w:val="28"/>
        </w:rPr>
        <w:t xml:space="preserve">( </w:t>
      </w:r>
      <w:r w:rsidRPr="00616BC4">
        <w:rPr>
          <w:i/>
          <w:sz w:val="28"/>
          <w:szCs w:val="28"/>
        </w:rPr>
        <w:t>không kể thời gian phát đề</w:t>
      </w:r>
      <w:r w:rsidRPr="00616BC4">
        <w:rPr>
          <w:sz w:val="28"/>
          <w:szCs w:val="28"/>
        </w:rPr>
        <w:t xml:space="preserve"> )</w:t>
      </w:r>
    </w:p>
    <w:p w:rsidR="00064650" w:rsidRPr="00A241AA" w:rsidRDefault="00064650" w:rsidP="00755017">
      <w:pPr>
        <w:spacing w:line="288" w:lineRule="auto"/>
        <w:ind w:left="720" w:firstLine="8"/>
        <w:jc w:val="center"/>
        <w:rPr>
          <w:b/>
          <w:i/>
          <w:sz w:val="28"/>
          <w:szCs w:val="28"/>
        </w:rPr>
      </w:pPr>
      <w:r>
        <w:rPr>
          <w:b/>
          <w:i/>
          <w:sz w:val="28"/>
          <w:szCs w:val="28"/>
        </w:rPr>
        <w:t>(</w:t>
      </w:r>
      <w:r w:rsidRPr="00A241AA">
        <w:rPr>
          <w:b/>
          <w:i/>
          <w:sz w:val="28"/>
          <w:szCs w:val="28"/>
        </w:rPr>
        <w:t xml:space="preserve">Sinh viên </w:t>
      </w:r>
      <w:r>
        <w:rPr>
          <w:b/>
          <w:i/>
          <w:sz w:val="28"/>
          <w:szCs w:val="28"/>
        </w:rPr>
        <w:t xml:space="preserve">không </w:t>
      </w:r>
      <w:r w:rsidRPr="00A241AA">
        <w:rPr>
          <w:b/>
          <w:i/>
          <w:sz w:val="28"/>
          <w:szCs w:val="28"/>
        </w:rPr>
        <w:t>được phép sử dụng tài liệu</w:t>
      </w:r>
      <w:r>
        <w:rPr>
          <w:b/>
          <w:i/>
          <w:sz w:val="28"/>
          <w:szCs w:val="28"/>
        </w:rPr>
        <w:t>)</w:t>
      </w:r>
    </w:p>
    <w:p w:rsidR="00064650" w:rsidRPr="00C55001" w:rsidRDefault="00064650" w:rsidP="00755017">
      <w:pPr>
        <w:ind w:left="2184" w:firstLine="70"/>
        <w:jc w:val="both"/>
        <w:rPr>
          <w:b/>
          <w:sz w:val="16"/>
          <w:szCs w:val="16"/>
        </w:rPr>
      </w:pPr>
    </w:p>
    <w:p w:rsidR="00064650" w:rsidRPr="00152148" w:rsidRDefault="00064650" w:rsidP="00152148">
      <w:pPr>
        <w:rPr>
          <w:b/>
          <w:sz w:val="26"/>
          <w:szCs w:val="26"/>
        </w:rPr>
      </w:pPr>
      <w:r w:rsidRPr="00152148">
        <w:rPr>
          <w:b/>
          <w:sz w:val="26"/>
          <w:szCs w:val="26"/>
        </w:rPr>
        <w:t>Câu 1: ( 1.5 điểm)</w:t>
      </w:r>
    </w:p>
    <w:p w:rsidR="00064650" w:rsidRPr="00152148" w:rsidRDefault="00064650" w:rsidP="00152148">
      <w:pPr>
        <w:rPr>
          <w:sz w:val="26"/>
          <w:szCs w:val="26"/>
        </w:rPr>
      </w:pPr>
      <w:r w:rsidRPr="00152148">
        <w:rPr>
          <w:sz w:val="26"/>
          <w:szCs w:val="26"/>
        </w:rPr>
        <w:t xml:space="preserve">    Hãy trình bày góc cơ động trước α</w:t>
      </w:r>
      <w:r w:rsidRPr="00152148">
        <w:rPr>
          <w:sz w:val="26"/>
          <w:szCs w:val="26"/>
          <w:vertAlign w:val="subscript"/>
        </w:rPr>
        <w:t>1</w:t>
      </w:r>
      <w:r w:rsidRPr="00152148">
        <w:rPr>
          <w:sz w:val="26"/>
          <w:szCs w:val="26"/>
        </w:rPr>
        <w:t xml:space="preserve"> và góc cơ động sau α</w:t>
      </w:r>
      <w:r w:rsidRPr="00152148">
        <w:rPr>
          <w:sz w:val="26"/>
          <w:szCs w:val="26"/>
          <w:vertAlign w:val="subscript"/>
        </w:rPr>
        <w:t>2</w:t>
      </w:r>
      <w:r w:rsidRPr="00152148">
        <w:rPr>
          <w:sz w:val="26"/>
          <w:szCs w:val="26"/>
        </w:rPr>
        <w:t xml:space="preserve">. </w:t>
      </w:r>
    </w:p>
    <w:p w:rsidR="00064650" w:rsidRPr="00152148" w:rsidRDefault="00064650" w:rsidP="00152148">
      <w:pPr>
        <w:rPr>
          <w:b/>
          <w:sz w:val="26"/>
          <w:szCs w:val="26"/>
        </w:rPr>
      </w:pPr>
      <w:r w:rsidRPr="00152148">
        <w:rPr>
          <w:b/>
          <w:sz w:val="26"/>
          <w:szCs w:val="26"/>
        </w:rPr>
        <w:t>Câu 2: ( 1.5 điểm)</w:t>
      </w:r>
    </w:p>
    <w:p w:rsidR="00064650" w:rsidRPr="00152148" w:rsidRDefault="00064650" w:rsidP="00152148">
      <w:pPr>
        <w:rPr>
          <w:sz w:val="26"/>
          <w:szCs w:val="26"/>
        </w:rPr>
      </w:pPr>
      <w:r w:rsidRPr="00152148">
        <w:rPr>
          <w:sz w:val="26"/>
          <w:szCs w:val="26"/>
        </w:rPr>
        <w:t xml:space="preserve">   Vẽ hình và trình bày nguyên lý làm việc của bộ ly hợp ma sát khô loại lò xo màng .</w:t>
      </w:r>
    </w:p>
    <w:p w:rsidR="00064650" w:rsidRPr="00152148" w:rsidRDefault="00064650" w:rsidP="00152148">
      <w:pPr>
        <w:rPr>
          <w:b/>
          <w:sz w:val="26"/>
          <w:szCs w:val="26"/>
        </w:rPr>
      </w:pPr>
      <w:r w:rsidRPr="00152148">
        <w:rPr>
          <w:b/>
          <w:sz w:val="26"/>
          <w:szCs w:val="26"/>
        </w:rPr>
        <w:t>Câu 3: ( 4 điểm)</w:t>
      </w:r>
    </w:p>
    <w:p w:rsidR="00064650" w:rsidRPr="00152148" w:rsidRDefault="00064650" w:rsidP="00152148">
      <w:pPr>
        <w:rPr>
          <w:sz w:val="26"/>
          <w:szCs w:val="26"/>
        </w:rPr>
      </w:pPr>
      <w:r w:rsidRPr="00152148">
        <w:rPr>
          <w:sz w:val="26"/>
          <w:szCs w:val="26"/>
        </w:rPr>
        <w:t xml:space="preserve">    Xác định phản lực thẳng góc từ mặt đường tác dụng lên bánh xe tại cầu trước trong trường hợp ôtô chuyển động lên dốc tăng tốc có kéo móc (xe ôtô 4 bánh cầu sau chủ động ) . Yêu cầu vẽ hình, chú thích và thiết lập công thức đầy đủ các đại lượng</w:t>
      </w:r>
    </w:p>
    <w:p w:rsidR="00064650" w:rsidRPr="00152148" w:rsidRDefault="00064650" w:rsidP="00152148">
      <w:pPr>
        <w:rPr>
          <w:b/>
          <w:sz w:val="26"/>
          <w:szCs w:val="26"/>
        </w:rPr>
      </w:pPr>
      <w:r w:rsidRPr="00152148">
        <w:rPr>
          <w:b/>
          <w:sz w:val="26"/>
          <w:szCs w:val="26"/>
        </w:rPr>
        <w:t>Câu 4: ( 3 điểm)</w:t>
      </w:r>
    </w:p>
    <w:p w:rsidR="00064650" w:rsidRPr="00152148" w:rsidRDefault="00064650" w:rsidP="00152148">
      <w:pPr>
        <w:rPr>
          <w:sz w:val="26"/>
          <w:szCs w:val="26"/>
        </w:rPr>
      </w:pPr>
      <w:r w:rsidRPr="00152148">
        <w:rPr>
          <w:sz w:val="26"/>
          <w:szCs w:val="26"/>
        </w:rPr>
        <w:t xml:space="preserve">      Cho một ôtô con chuyển động trên đường nằm ngang và trong điều kiện không có gió với các thông số sau : C</w:t>
      </w:r>
      <w:r w:rsidRPr="00152148">
        <w:rPr>
          <w:sz w:val="26"/>
          <w:szCs w:val="26"/>
          <w:vertAlign w:val="subscript"/>
        </w:rPr>
        <w:t>x</w:t>
      </w:r>
      <w:r w:rsidRPr="00152148">
        <w:rPr>
          <w:sz w:val="26"/>
          <w:szCs w:val="26"/>
        </w:rPr>
        <w:t xml:space="preserve"> = 0,45 ; </w:t>
      </w:r>
      <w:r w:rsidRPr="006E62CE">
        <w:rPr>
          <w:sz w:val="26"/>
          <w:szCs w:val="26"/>
        </w:rPr>
        <w:fldChar w:fldCharType="begin"/>
      </w:r>
      <w:r w:rsidRPr="006E62CE">
        <w:rPr>
          <w:sz w:val="26"/>
          <w:szCs w:val="26"/>
        </w:rPr>
        <w:instrText xml:space="preserve"> QUOTE </w:instrText>
      </w:r>
      <w:r w:rsidRPr="006E62C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stylePaneFormatFilter w:val=&quot;3F01&quot;/&gt;&lt;w:defaultTabStop w:val=&quot;720&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C135D&quot;/&gt;&lt;wsp:rsid wsp:val=&quot;00030E14&quot;/&gt;&lt;wsp:rsid wsp:val=&quot;000540B0&quot;/&gt;&lt;wsp:rsid wsp:val=&quot;00066CBF&quot;/&gt;&lt;wsp:rsid wsp:val=&quot;00092ABB&quot;/&gt;&lt;wsp:rsid wsp:val=&quot;000A4DD9&quot;/&gt;&lt;wsp:rsid wsp:val=&quot;000C1CAE&quot;/&gt;&lt;wsp:rsid wsp:val=&quot;000D0C35&quot;/&gt;&lt;wsp:rsid wsp:val=&quot;000D42BD&quot;/&gt;&lt;wsp:rsid wsp:val=&quot;000D6D5F&quot;/&gt;&lt;wsp:rsid wsp:val=&quot;000E2982&quot;/&gt;&lt;wsp:rsid wsp:val=&quot;000F0DF6&quot;/&gt;&lt;wsp:rsid wsp:val=&quot;000F1340&quot;/&gt;&lt;wsp:rsid wsp:val=&quot;00116491&quot;/&gt;&lt;wsp:rsid wsp:val=&quot;00141A13&quot;/&gt;&lt;wsp:rsid wsp:val=&quot;00152148&quot;/&gt;&lt;wsp:rsid wsp:val=&quot;00184716&quot;/&gt;&lt;wsp:rsid wsp:val=&quot;001A59A1&quot;/&gt;&lt;wsp:rsid wsp:val=&quot;00277303&quot;/&gt;&lt;wsp:rsid wsp:val=&quot;0028460E&quot;/&gt;&lt;wsp:rsid wsp:val=&quot;002944D3&quot;/&gt;&lt;wsp:rsid wsp:val=&quot;002945B7&quot;/&gt;&lt;wsp:rsid wsp:val=&quot;00297895&quot;/&gt;&lt;wsp:rsid wsp:val=&quot;002B0037&quot;/&gt;&lt;wsp:rsid wsp:val=&quot;002C7E71&quot;/&gt;&lt;wsp:rsid wsp:val=&quot;002E4BD1&quot;/&gt;&lt;wsp:rsid wsp:val=&quot;002F5A93&quot;/&gt;&lt;wsp:rsid wsp:val=&quot;00323CCB&quot;/&gt;&lt;wsp:rsid wsp:val=&quot;00332846&quot;/&gt;&lt;wsp:rsid wsp:val=&quot;00337DDF&quot;/&gt;&lt;wsp:rsid wsp:val=&quot;0034588C&quot;/&gt;&lt;wsp:rsid wsp:val=&quot;003471D6&quot;/&gt;&lt;wsp:rsid wsp:val=&quot;003533E3&quot;/&gt;&lt;wsp:rsid wsp:val=&quot;00356EE2&quot;/&gt;&lt;wsp:rsid wsp:val=&quot;00361D93&quot;/&gt;&lt;wsp:rsid wsp:val=&quot;00366D94&quot;/&gt;&lt;wsp:rsid wsp:val=&quot;003729E4&quot;/&gt;&lt;wsp:rsid wsp:val=&quot;00393390&quot;/&gt;&lt;wsp:rsid wsp:val=&quot;003B77D2&quot;/&gt;&lt;wsp:rsid wsp:val=&quot;003D7756&quot;/&gt;&lt;wsp:rsid wsp:val=&quot;003E202B&quot;/&gt;&lt;wsp:rsid wsp:val=&quot;00402A66&quot;/&gt;&lt;wsp:rsid wsp:val=&quot;0041615E&quot;/&gt;&lt;wsp:rsid wsp:val=&quot;00431C2A&quot;/&gt;&lt;wsp:rsid wsp:val=&quot;004322C2&quot;/&gt;&lt;wsp:rsid wsp:val=&quot;00433CC0&quot;/&gt;&lt;wsp:rsid wsp:val=&quot;00477080&quot;/&gt;&lt;wsp:rsid wsp:val=&quot;00484345&quot;/&gt;&lt;wsp:rsid wsp:val=&quot;0049795E&quot;/&gt;&lt;wsp:rsid wsp:val=&quot;004B067A&quot;/&gt;&lt;wsp:rsid wsp:val=&quot;004D111E&quot;/&gt;&lt;wsp:rsid wsp:val=&quot;00506A4E&quot;/&gt;&lt;wsp:rsid wsp:val=&quot;00552FF6&quot;/&gt;&lt;wsp:rsid wsp:val=&quot;00582633&quot;/&gt;&lt;wsp:rsid wsp:val=&quot;00582F93&quot;/&gt;&lt;wsp:rsid wsp:val=&quot;005831A1&quot;/&gt;&lt;wsp:rsid wsp:val=&quot;00592B36&quot;/&gt;&lt;wsp:rsid wsp:val=&quot;0059634B&quot;/&gt;&lt;wsp:rsid wsp:val=&quot;005C79EA&quot;/&gt;&lt;wsp:rsid wsp:val=&quot;005F73E7&quot;/&gt;&lt;wsp:rsid wsp:val=&quot;00616BC4&quot;/&gt;&lt;wsp:rsid wsp:val=&quot;006441EF&quot;/&gt;&lt;wsp:rsid wsp:val=&quot;0066432B&quot;/&gt;&lt;wsp:rsid wsp:val=&quot;00664733&quot;/&gt;&lt;wsp:rsid wsp:val=&quot;00676404&quot;/&gt;&lt;wsp:rsid wsp:val=&quot;0069042A&quot;/&gt;&lt;wsp:rsid wsp:val=&quot;006C1116&quot;/&gt;&lt;wsp:rsid wsp:val=&quot;006C3440&quot;/&gt;&lt;wsp:rsid wsp:val=&quot;006E39EE&quot;/&gt;&lt;wsp:rsid wsp:val=&quot;006E649F&quot;/&gt;&lt;wsp:rsid wsp:val=&quot;006F695B&quot;/&gt;&lt;wsp:rsid wsp:val=&quot;0075366E&quot;/&gt;&lt;wsp:rsid wsp:val=&quot;00755017&quot;/&gt;&lt;wsp:rsid wsp:val=&quot;00770C98&quot;/&gt;&lt;wsp:rsid wsp:val=&quot;00777F1E&quot;/&gt;&lt;wsp:rsid wsp:val=&quot;007A39F7&quot;/&gt;&lt;wsp:rsid wsp:val=&quot;007C135D&quot;/&gt;&lt;wsp:rsid wsp:val=&quot;007D27C9&quot;/&gt;&lt;wsp:rsid wsp:val=&quot;007F53B4&quot;/&gt;&lt;wsp:rsid wsp:val=&quot;00807E38&quot;/&gt;&lt;wsp:rsid wsp:val=&quot;00833B94&quot;/&gt;&lt;wsp:rsid wsp:val=&quot;00836455&quot;/&gt;&lt;wsp:rsid wsp:val=&quot;008726D0&quot;/&gt;&lt;wsp:rsid wsp:val=&quot;008768FE&quot;/&gt;&lt;wsp:rsid wsp:val=&quot;00883EB0&quot;/&gt;&lt;wsp:rsid wsp:val=&quot;008A3EDF&quot;/&gt;&lt;wsp:rsid wsp:val=&quot;008C1ADD&quot;/&gt;&lt;wsp:rsid wsp:val=&quot;008D1B0C&quot;/&gt;&lt;wsp:rsid wsp:val=&quot;008D50CB&quot;/&gt;&lt;wsp:rsid wsp:val=&quot;008D58DB&quot;/&gt;&lt;wsp:rsid wsp:val=&quot;008D73D0&quot;/&gt;&lt;wsp:rsid wsp:val=&quot;008F245F&quot;/&gt;&lt;wsp:rsid wsp:val=&quot;00930FB0&quot;/&gt;&lt;wsp:rsid wsp:val=&quot;009668D3&quot;/&gt;&lt;wsp:rsid wsp:val=&quot;00981E53&quot;/&gt;&lt;wsp:rsid wsp:val=&quot;009839D4&quot;/&gt;&lt;wsp:rsid wsp:val=&quot;009A7B99&quot;/&gt;&lt;wsp:rsid wsp:val=&quot;009D6F87&quot;/&gt;&lt;wsp:rsid wsp:val=&quot;009F1C44&quot;/&gt;&lt;wsp:rsid wsp:val=&quot;009F478E&quot;/&gt;&lt;wsp:rsid wsp:val=&quot;009F6D7D&quot;/&gt;&lt;wsp:rsid wsp:val=&quot;00A32AC0&quot;/&gt;&lt;wsp:rsid wsp:val=&quot;00A32D2E&quot;/&gt;&lt;wsp:rsid wsp:val=&quot;00A4239A&quot;/&gt;&lt;wsp:rsid wsp:val=&quot;00A92345&quot;/&gt;&lt;wsp:rsid wsp:val=&quot;00A96170&quot;/&gt;&lt;wsp:rsid wsp:val=&quot;00A9630F&quot;/&gt;&lt;wsp:rsid wsp:val=&quot;00AB6E66&quot;/&gt;&lt;wsp:rsid wsp:val=&quot;00AD715B&quot;/&gt;&lt;wsp:rsid wsp:val=&quot;00AD77B7&quot;/&gt;&lt;wsp:rsid wsp:val=&quot;00AE25A8&quot;/&gt;&lt;wsp:rsid wsp:val=&quot;00B07F2C&quot;/&gt;&lt;wsp:rsid wsp:val=&quot;00B13EA3&quot;/&gt;&lt;wsp:rsid wsp:val=&quot;00B17347&quot;/&gt;&lt;wsp:rsid wsp:val=&quot;00B34E42&quot;/&gt;&lt;wsp:rsid wsp:val=&quot;00B43469&quot;/&gt;&lt;wsp:rsid wsp:val=&quot;00B52E18&quot;/&gt;&lt;wsp:rsid wsp:val=&quot;00B651FA&quot;/&gt;&lt;wsp:rsid wsp:val=&quot;00B77D56&quot;/&gt;&lt;wsp:rsid wsp:val=&quot;00B85BB6&quot;/&gt;&lt;wsp:rsid wsp:val=&quot;00BA0335&quot;/&gt;&lt;wsp:rsid wsp:val=&quot;00BA61BC&quot;/&gt;&lt;wsp:rsid wsp:val=&quot;00BB0632&quot;/&gt;&lt;wsp:rsid wsp:val=&quot;00BB1C22&quot;/&gt;&lt;wsp:rsid wsp:val=&quot;00BB5296&quot;/&gt;&lt;wsp:rsid wsp:val=&quot;00BD36A8&quot;/&gt;&lt;wsp:rsid wsp:val=&quot;00BD3B5A&quot;/&gt;&lt;wsp:rsid wsp:val=&quot;00BD4E7D&quot;/&gt;&lt;wsp:rsid wsp:val=&quot;00BF07F3&quot;/&gt;&lt;wsp:rsid wsp:val=&quot;00C068FA&quot;/&gt;&lt;wsp:rsid wsp:val=&quot;00C07F1A&quot;/&gt;&lt;wsp:rsid wsp:val=&quot;00C243AD&quot;/&gt;&lt;wsp:rsid wsp:val=&quot;00C340AF&quot;/&gt;&lt;wsp:rsid wsp:val=&quot;00C35050&quot;/&gt;&lt;wsp:rsid wsp:val=&quot;00C4613C&quot;/&gt;&lt;wsp:rsid wsp:val=&quot;00C54F49&quot;/&gt;&lt;wsp:rsid wsp:val=&quot;00C55001&quot;/&gt;&lt;wsp:rsid wsp:val=&quot;00C63693&quot;/&gt;&lt;wsp:rsid wsp:val=&quot;00C74724&quot;/&gt;&lt;wsp:rsid wsp:val=&quot;00C877CA&quot;/&gt;&lt;wsp:rsid wsp:val=&quot;00CA7213&quot;/&gt;&lt;wsp:rsid wsp:val=&quot;00CF7DB9&quot;/&gt;&lt;wsp:rsid wsp:val=&quot;00D528E3&quot;/&gt;&lt;wsp:rsid wsp:val=&quot;00D54CDF&quot;/&gt;&lt;wsp:rsid wsp:val=&quot;00D67AF2&quot;/&gt;&lt;wsp:rsid wsp:val=&quot;00D773C1&quot;/&gt;&lt;wsp:rsid wsp:val=&quot;00D933D7&quot;/&gt;&lt;wsp:rsid wsp:val=&quot;00DB5D77&quot;/&gt;&lt;wsp:rsid wsp:val=&quot;00DC15D0&quot;/&gt;&lt;wsp:rsid wsp:val=&quot;00DC37D3&quot;/&gt;&lt;wsp:rsid wsp:val=&quot;00DD657B&quot;/&gt;&lt;wsp:rsid wsp:val=&quot;00DE3BAF&quot;/&gt;&lt;wsp:rsid wsp:val=&quot;00E5011C&quot;/&gt;&lt;wsp:rsid wsp:val=&quot;00E901DE&quot;/&gt;&lt;wsp:rsid wsp:val=&quot;00EC2C66&quot;/&gt;&lt;wsp:rsid wsp:val=&quot;00ED11F4&quot;/&gt;&lt;wsp:rsid wsp:val=&quot;00ED360F&quot;/&gt;&lt;wsp:rsid wsp:val=&quot;00F0146E&quot;/&gt;&lt;wsp:rsid wsp:val=&quot;00F044A1&quot;/&gt;&lt;wsp:rsid wsp:val=&quot;00F0673F&quot;/&gt;&lt;wsp:rsid wsp:val=&quot;00F07251&quot;/&gt;&lt;wsp:rsid wsp:val=&quot;00F36EA1&quot;/&gt;&lt;wsp:rsid wsp:val=&quot;00F55742&quot;/&gt;&lt;wsp:rsid wsp:val=&quot;00F64622&quot;/&gt;&lt;wsp:rsid wsp:val=&quot;00F87DCB&quot;/&gt;&lt;wsp:rsid wsp:val=&quot;00F9614C&quot;/&gt;&lt;wsp:rsid wsp:val=&quot;00FB6E75&quot;/&gt;&lt;wsp:rsid wsp:val=&quot;00FC6F55&quot;/&gt;&lt;wsp:rsid wsp:val=&quot;00FD3FB4&quot;/&gt;&lt;wsp:rsid wsp:val=&quot;00FD5971&quot;/&gt;&lt;wsp:rsid wsp:val=&quot;00FF7503&quot;/&gt;&lt;/wsp:rsids&gt;&lt;/w:docPr&gt;&lt;w:body&gt;&lt;w:p wsp:rsidR=&quot;00000000&quot; wsp:rsidRDefault=&quot;00C35050&quot;&gt;&lt;m:oMathPara&gt;&lt;m:oMath&gt;&lt;m:r&gt;&lt;w:rPr&gt;&lt;w:rFonts w:ascii=&quot;Cambria Math&quot; w:h-ansi=&quot;Cambria Math&quot;/&gt;&lt;wx:font wx:val=&quot;Cambria Math&quot;/&gt;&lt;w:i/&gt;&lt;w:sz w:val=&quot;26&quot;/&gt;&lt;w:sz-cs w:val=&quot;26&quot;/&gt;&lt;/w:rPr&gt;&lt;m:t&gt;Ï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 o:title="" chromakey="white"/>
          </v:shape>
        </w:pict>
      </w:r>
      <w:r w:rsidRPr="006E62CE">
        <w:rPr>
          <w:sz w:val="26"/>
          <w:szCs w:val="26"/>
        </w:rPr>
        <w:instrText xml:space="preserve"> </w:instrText>
      </w:r>
      <w:r w:rsidRPr="006E62CE">
        <w:rPr>
          <w:sz w:val="26"/>
          <w:szCs w:val="26"/>
        </w:rPr>
        <w:fldChar w:fldCharType="separate"/>
      </w:r>
      <w:r w:rsidRPr="006E62CE">
        <w:pict>
          <v:shape id="_x0000_i1026" type="#_x0000_t75" style="width:1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6&quot;/&gt;&lt;w:stylePaneFormatFilter w:val=&quot;3F01&quot;/&gt;&lt;w:defaultTabStop w:val=&quot;720&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C135D&quot;/&gt;&lt;wsp:rsid wsp:val=&quot;00030E14&quot;/&gt;&lt;wsp:rsid wsp:val=&quot;000540B0&quot;/&gt;&lt;wsp:rsid wsp:val=&quot;00066CBF&quot;/&gt;&lt;wsp:rsid wsp:val=&quot;00092ABB&quot;/&gt;&lt;wsp:rsid wsp:val=&quot;000A4DD9&quot;/&gt;&lt;wsp:rsid wsp:val=&quot;000C1CAE&quot;/&gt;&lt;wsp:rsid wsp:val=&quot;000D0C35&quot;/&gt;&lt;wsp:rsid wsp:val=&quot;000D42BD&quot;/&gt;&lt;wsp:rsid wsp:val=&quot;000D6D5F&quot;/&gt;&lt;wsp:rsid wsp:val=&quot;000E2982&quot;/&gt;&lt;wsp:rsid wsp:val=&quot;000F0DF6&quot;/&gt;&lt;wsp:rsid wsp:val=&quot;000F1340&quot;/&gt;&lt;wsp:rsid wsp:val=&quot;00116491&quot;/&gt;&lt;wsp:rsid wsp:val=&quot;00141A13&quot;/&gt;&lt;wsp:rsid wsp:val=&quot;00152148&quot;/&gt;&lt;wsp:rsid wsp:val=&quot;00184716&quot;/&gt;&lt;wsp:rsid wsp:val=&quot;001A59A1&quot;/&gt;&lt;wsp:rsid wsp:val=&quot;00277303&quot;/&gt;&lt;wsp:rsid wsp:val=&quot;0028460E&quot;/&gt;&lt;wsp:rsid wsp:val=&quot;002944D3&quot;/&gt;&lt;wsp:rsid wsp:val=&quot;002945B7&quot;/&gt;&lt;wsp:rsid wsp:val=&quot;00297895&quot;/&gt;&lt;wsp:rsid wsp:val=&quot;002B0037&quot;/&gt;&lt;wsp:rsid wsp:val=&quot;002C7E71&quot;/&gt;&lt;wsp:rsid wsp:val=&quot;002E4BD1&quot;/&gt;&lt;wsp:rsid wsp:val=&quot;002F5A93&quot;/&gt;&lt;wsp:rsid wsp:val=&quot;00323CCB&quot;/&gt;&lt;wsp:rsid wsp:val=&quot;00332846&quot;/&gt;&lt;wsp:rsid wsp:val=&quot;00337DDF&quot;/&gt;&lt;wsp:rsid wsp:val=&quot;0034588C&quot;/&gt;&lt;wsp:rsid wsp:val=&quot;003471D6&quot;/&gt;&lt;wsp:rsid wsp:val=&quot;003533E3&quot;/&gt;&lt;wsp:rsid wsp:val=&quot;00356EE2&quot;/&gt;&lt;wsp:rsid wsp:val=&quot;00361D93&quot;/&gt;&lt;wsp:rsid wsp:val=&quot;00366D94&quot;/&gt;&lt;wsp:rsid wsp:val=&quot;003729E4&quot;/&gt;&lt;wsp:rsid wsp:val=&quot;00393390&quot;/&gt;&lt;wsp:rsid wsp:val=&quot;003B77D2&quot;/&gt;&lt;wsp:rsid wsp:val=&quot;003D7756&quot;/&gt;&lt;wsp:rsid wsp:val=&quot;003E202B&quot;/&gt;&lt;wsp:rsid wsp:val=&quot;00402A66&quot;/&gt;&lt;wsp:rsid wsp:val=&quot;0041615E&quot;/&gt;&lt;wsp:rsid wsp:val=&quot;00431C2A&quot;/&gt;&lt;wsp:rsid wsp:val=&quot;004322C2&quot;/&gt;&lt;wsp:rsid wsp:val=&quot;00433CC0&quot;/&gt;&lt;wsp:rsid wsp:val=&quot;00477080&quot;/&gt;&lt;wsp:rsid wsp:val=&quot;00484345&quot;/&gt;&lt;wsp:rsid wsp:val=&quot;0049795E&quot;/&gt;&lt;wsp:rsid wsp:val=&quot;004B067A&quot;/&gt;&lt;wsp:rsid wsp:val=&quot;004D111E&quot;/&gt;&lt;wsp:rsid wsp:val=&quot;00506A4E&quot;/&gt;&lt;wsp:rsid wsp:val=&quot;00552FF6&quot;/&gt;&lt;wsp:rsid wsp:val=&quot;00582633&quot;/&gt;&lt;wsp:rsid wsp:val=&quot;00582F93&quot;/&gt;&lt;wsp:rsid wsp:val=&quot;005831A1&quot;/&gt;&lt;wsp:rsid wsp:val=&quot;00592B36&quot;/&gt;&lt;wsp:rsid wsp:val=&quot;0059634B&quot;/&gt;&lt;wsp:rsid wsp:val=&quot;005C79EA&quot;/&gt;&lt;wsp:rsid wsp:val=&quot;005F73E7&quot;/&gt;&lt;wsp:rsid wsp:val=&quot;00616BC4&quot;/&gt;&lt;wsp:rsid wsp:val=&quot;006441EF&quot;/&gt;&lt;wsp:rsid wsp:val=&quot;0066432B&quot;/&gt;&lt;wsp:rsid wsp:val=&quot;00664733&quot;/&gt;&lt;wsp:rsid wsp:val=&quot;00676404&quot;/&gt;&lt;wsp:rsid wsp:val=&quot;0069042A&quot;/&gt;&lt;wsp:rsid wsp:val=&quot;006C1116&quot;/&gt;&lt;wsp:rsid wsp:val=&quot;006C3440&quot;/&gt;&lt;wsp:rsid wsp:val=&quot;006E39EE&quot;/&gt;&lt;wsp:rsid wsp:val=&quot;006E649F&quot;/&gt;&lt;wsp:rsid wsp:val=&quot;006F695B&quot;/&gt;&lt;wsp:rsid wsp:val=&quot;0075366E&quot;/&gt;&lt;wsp:rsid wsp:val=&quot;00755017&quot;/&gt;&lt;wsp:rsid wsp:val=&quot;00770C98&quot;/&gt;&lt;wsp:rsid wsp:val=&quot;00777F1E&quot;/&gt;&lt;wsp:rsid wsp:val=&quot;007A39F7&quot;/&gt;&lt;wsp:rsid wsp:val=&quot;007C135D&quot;/&gt;&lt;wsp:rsid wsp:val=&quot;007D27C9&quot;/&gt;&lt;wsp:rsid wsp:val=&quot;007F53B4&quot;/&gt;&lt;wsp:rsid wsp:val=&quot;00807E38&quot;/&gt;&lt;wsp:rsid wsp:val=&quot;00833B94&quot;/&gt;&lt;wsp:rsid wsp:val=&quot;00836455&quot;/&gt;&lt;wsp:rsid wsp:val=&quot;008726D0&quot;/&gt;&lt;wsp:rsid wsp:val=&quot;008768FE&quot;/&gt;&lt;wsp:rsid wsp:val=&quot;00883EB0&quot;/&gt;&lt;wsp:rsid wsp:val=&quot;008A3EDF&quot;/&gt;&lt;wsp:rsid wsp:val=&quot;008C1ADD&quot;/&gt;&lt;wsp:rsid wsp:val=&quot;008D1B0C&quot;/&gt;&lt;wsp:rsid wsp:val=&quot;008D50CB&quot;/&gt;&lt;wsp:rsid wsp:val=&quot;008D58DB&quot;/&gt;&lt;wsp:rsid wsp:val=&quot;008D73D0&quot;/&gt;&lt;wsp:rsid wsp:val=&quot;008F245F&quot;/&gt;&lt;wsp:rsid wsp:val=&quot;00930FB0&quot;/&gt;&lt;wsp:rsid wsp:val=&quot;009668D3&quot;/&gt;&lt;wsp:rsid wsp:val=&quot;00981E53&quot;/&gt;&lt;wsp:rsid wsp:val=&quot;009839D4&quot;/&gt;&lt;wsp:rsid wsp:val=&quot;009A7B99&quot;/&gt;&lt;wsp:rsid wsp:val=&quot;009D6F87&quot;/&gt;&lt;wsp:rsid wsp:val=&quot;009F1C44&quot;/&gt;&lt;wsp:rsid wsp:val=&quot;009F478E&quot;/&gt;&lt;wsp:rsid wsp:val=&quot;009F6D7D&quot;/&gt;&lt;wsp:rsid wsp:val=&quot;00A32AC0&quot;/&gt;&lt;wsp:rsid wsp:val=&quot;00A32D2E&quot;/&gt;&lt;wsp:rsid wsp:val=&quot;00A4239A&quot;/&gt;&lt;wsp:rsid wsp:val=&quot;00A92345&quot;/&gt;&lt;wsp:rsid wsp:val=&quot;00A96170&quot;/&gt;&lt;wsp:rsid wsp:val=&quot;00A9630F&quot;/&gt;&lt;wsp:rsid wsp:val=&quot;00AB6E66&quot;/&gt;&lt;wsp:rsid wsp:val=&quot;00AD715B&quot;/&gt;&lt;wsp:rsid wsp:val=&quot;00AD77B7&quot;/&gt;&lt;wsp:rsid wsp:val=&quot;00AE25A8&quot;/&gt;&lt;wsp:rsid wsp:val=&quot;00B07F2C&quot;/&gt;&lt;wsp:rsid wsp:val=&quot;00B13EA3&quot;/&gt;&lt;wsp:rsid wsp:val=&quot;00B17347&quot;/&gt;&lt;wsp:rsid wsp:val=&quot;00B34E42&quot;/&gt;&lt;wsp:rsid wsp:val=&quot;00B43469&quot;/&gt;&lt;wsp:rsid wsp:val=&quot;00B52E18&quot;/&gt;&lt;wsp:rsid wsp:val=&quot;00B651FA&quot;/&gt;&lt;wsp:rsid wsp:val=&quot;00B77D56&quot;/&gt;&lt;wsp:rsid wsp:val=&quot;00B85BB6&quot;/&gt;&lt;wsp:rsid wsp:val=&quot;00BA0335&quot;/&gt;&lt;wsp:rsid wsp:val=&quot;00BA61BC&quot;/&gt;&lt;wsp:rsid wsp:val=&quot;00BB0632&quot;/&gt;&lt;wsp:rsid wsp:val=&quot;00BB1C22&quot;/&gt;&lt;wsp:rsid wsp:val=&quot;00BB5296&quot;/&gt;&lt;wsp:rsid wsp:val=&quot;00BD36A8&quot;/&gt;&lt;wsp:rsid wsp:val=&quot;00BD3B5A&quot;/&gt;&lt;wsp:rsid wsp:val=&quot;00BD4E7D&quot;/&gt;&lt;wsp:rsid wsp:val=&quot;00BF07F3&quot;/&gt;&lt;wsp:rsid wsp:val=&quot;00C068FA&quot;/&gt;&lt;wsp:rsid wsp:val=&quot;00C07F1A&quot;/&gt;&lt;wsp:rsid wsp:val=&quot;00C243AD&quot;/&gt;&lt;wsp:rsid wsp:val=&quot;00C340AF&quot;/&gt;&lt;wsp:rsid wsp:val=&quot;00C35050&quot;/&gt;&lt;wsp:rsid wsp:val=&quot;00C4613C&quot;/&gt;&lt;wsp:rsid wsp:val=&quot;00C54F49&quot;/&gt;&lt;wsp:rsid wsp:val=&quot;00C55001&quot;/&gt;&lt;wsp:rsid wsp:val=&quot;00C63693&quot;/&gt;&lt;wsp:rsid wsp:val=&quot;00C74724&quot;/&gt;&lt;wsp:rsid wsp:val=&quot;00C877CA&quot;/&gt;&lt;wsp:rsid wsp:val=&quot;00CA7213&quot;/&gt;&lt;wsp:rsid wsp:val=&quot;00CF7DB9&quot;/&gt;&lt;wsp:rsid wsp:val=&quot;00D528E3&quot;/&gt;&lt;wsp:rsid wsp:val=&quot;00D54CDF&quot;/&gt;&lt;wsp:rsid wsp:val=&quot;00D67AF2&quot;/&gt;&lt;wsp:rsid wsp:val=&quot;00D773C1&quot;/&gt;&lt;wsp:rsid wsp:val=&quot;00D933D7&quot;/&gt;&lt;wsp:rsid wsp:val=&quot;00DB5D77&quot;/&gt;&lt;wsp:rsid wsp:val=&quot;00DC15D0&quot;/&gt;&lt;wsp:rsid wsp:val=&quot;00DC37D3&quot;/&gt;&lt;wsp:rsid wsp:val=&quot;00DD657B&quot;/&gt;&lt;wsp:rsid wsp:val=&quot;00DE3BAF&quot;/&gt;&lt;wsp:rsid wsp:val=&quot;00E5011C&quot;/&gt;&lt;wsp:rsid wsp:val=&quot;00E901DE&quot;/&gt;&lt;wsp:rsid wsp:val=&quot;00EC2C66&quot;/&gt;&lt;wsp:rsid wsp:val=&quot;00ED11F4&quot;/&gt;&lt;wsp:rsid wsp:val=&quot;00ED360F&quot;/&gt;&lt;wsp:rsid wsp:val=&quot;00F0146E&quot;/&gt;&lt;wsp:rsid wsp:val=&quot;00F044A1&quot;/&gt;&lt;wsp:rsid wsp:val=&quot;00F0673F&quot;/&gt;&lt;wsp:rsid wsp:val=&quot;00F07251&quot;/&gt;&lt;wsp:rsid wsp:val=&quot;00F36EA1&quot;/&gt;&lt;wsp:rsid wsp:val=&quot;00F55742&quot;/&gt;&lt;wsp:rsid wsp:val=&quot;00F64622&quot;/&gt;&lt;wsp:rsid wsp:val=&quot;00F87DCB&quot;/&gt;&lt;wsp:rsid wsp:val=&quot;00F9614C&quot;/&gt;&lt;wsp:rsid wsp:val=&quot;00FB6E75&quot;/&gt;&lt;wsp:rsid wsp:val=&quot;00FC6F55&quot;/&gt;&lt;wsp:rsid wsp:val=&quot;00FD3FB4&quot;/&gt;&lt;wsp:rsid wsp:val=&quot;00FD5971&quot;/&gt;&lt;wsp:rsid wsp:val=&quot;00FF7503&quot;/&gt;&lt;/wsp:rsids&gt;&lt;/w:docPr&gt;&lt;w:body&gt;&lt;w:p wsp:rsidR=&quot;00000000&quot; wsp:rsidRDefault=&quot;00C35050&quot;&gt;&lt;m:oMathPara&gt;&lt;m:oMath&gt;&lt;m:r&gt;&lt;w:rPr&gt;&lt;w:rFonts w:ascii=&quot;Cambria Math&quot; w:h-ansi=&quot;Cambria Math&quot;/&gt;&lt;wx:font wx:val=&quot;Cambria Math&quot;/&gt;&lt;w:i/&gt;&lt;w:sz w:val=&quot;26&quot;/&gt;&lt;w:sz-cs w:val=&quot;26&quot;/&gt;&lt;/w:rPr&gt;&lt;m:t&gt;Ï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 o:title="" chromakey="white"/>
          </v:shape>
        </w:pict>
      </w:r>
      <w:r w:rsidRPr="006E62CE">
        <w:rPr>
          <w:sz w:val="26"/>
          <w:szCs w:val="26"/>
        </w:rPr>
        <w:fldChar w:fldCharType="end"/>
      </w:r>
      <w:r w:rsidRPr="00152148">
        <w:rPr>
          <w:sz w:val="26"/>
          <w:szCs w:val="26"/>
        </w:rPr>
        <w:t>= 1,25 [kg/m</w:t>
      </w:r>
      <w:r w:rsidRPr="00152148">
        <w:rPr>
          <w:sz w:val="26"/>
          <w:szCs w:val="26"/>
          <w:vertAlign w:val="superscript"/>
        </w:rPr>
        <w:t>3</w:t>
      </w:r>
      <w:r w:rsidRPr="00152148">
        <w:rPr>
          <w:sz w:val="26"/>
          <w:szCs w:val="26"/>
        </w:rPr>
        <w:t xml:space="preserve"> ]; m = 1000 [kg] ; δ = 1,15. Ở vận tốc chuyển động ổn định V</w:t>
      </w:r>
      <w:r w:rsidRPr="00152148">
        <w:rPr>
          <w:sz w:val="26"/>
          <w:szCs w:val="26"/>
          <w:vertAlign w:val="subscript"/>
        </w:rPr>
        <w:t>1</w:t>
      </w:r>
      <w:r w:rsidRPr="00152148">
        <w:rPr>
          <w:sz w:val="26"/>
          <w:szCs w:val="26"/>
        </w:rPr>
        <w:t xml:space="preserve"> = 36 [km/h] thì công suất ở các bánh xe chủ động là N</w:t>
      </w:r>
      <w:r w:rsidRPr="00152148">
        <w:rPr>
          <w:sz w:val="26"/>
          <w:szCs w:val="26"/>
          <w:vertAlign w:val="subscript"/>
        </w:rPr>
        <w:t>k1</w:t>
      </w:r>
      <w:r w:rsidRPr="00152148">
        <w:rPr>
          <w:sz w:val="26"/>
          <w:szCs w:val="26"/>
        </w:rPr>
        <w:t>= 2,5 [kW]  và vận tốc V</w:t>
      </w:r>
      <w:r w:rsidRPr="00152148">
        <w:rPr>
          <w:sz w:val="26"/>
          <w:szCs w:val="26"/>
          <w:vertAlign w:val="subscript"/>
        </w:rPr>
        <w:t>2</w:t>
      </w:r>
      <w:r w:rsidRPr="00152148">
        <w:rPr>
          <w:sz w:val="26"/>
          <w:szCs w:val="26"/>
        </w:rPr>
        <w:t xml:space="preserve"> = 72 [km/h] thì  công suất ở các bánh xe chủ động là N</w:t>
      </w:r>
      <w:r w:rsidRPr="00152148">
        <w:rPr>
          <w:sz w:val="26"/>
          <w:szCs w:val="26"/>
          <w:vertAlign w:val="subscript"/>
        </w:rPr>
        <w:t>k2</w:t>
      </w:r>
      <w:r w:rsidRPr="00152148">
        <w:rPr>
          <w:sz w:val="26"/>
          <w:szCs w:val="26"/>
        </w:rPr>
        <w:t xml:space="preserve"> = 7,35 [kW]. Hãy xác định : </w:t>
      </w:r>
    </w:p>
    <w:p w:rsidR="00064650" w:rsidRPr="00152148" w:rsidRDefault="00064650" w:rsidP="00152148">
      <w:pPr>
        <w:pStyle w:val="ListParagraph"/>
        <w:numPr>
          <w:ilvl w:val="0"/>
          <w:numId w:val="16"/>
        </w:numPr>
        <w:rPr>
          <w:sz w:val="26"/>
          <w:szCs w:val="26"/>
        </w:rPr>
      </w:pPr>
      <w:r w:rsidRPr="00152148">
        <w:rPr>
          <w:sz w:val="26"/>
          <w:szCs w:val="26"/>
        </w:rPr>
        <w:t>Công suất ở các bánh xe chủ động N</w:t>
      </w:r>
      <w:r w:rsidRPr="00152148">
        <w:rPr>
          <w:sz w:val="26"/>
          <w:szCs w:val="26"/>
          <w:vertAlign w:val="subscript"/>
        </w:rPr>
        <w:t>k</w:t>
      </w:r>
      <w:r w:rsidRPr="00152148">
        <w:rPr>
          <w:sz w:val="26"/>
          <w:szCs w:val="26"/>
        </w:rPr>
        <w:t xml:space="preserve"> khi ôtô chuyển động lên dốc với vận tốc V = 50 [km/h] và độ dốc S = 5%.</w:t>
      </w:r>
    </w:p>
    <w:p w:rsidR="00064650" w:rsidRPr="00152148" w:rsidRDefault="00064650" w:rsidP="00152148">
      <w:pPr>
        <w:pStyle w:val="ListParagraph"/>
        <w:numPr>
          <w:ilvl w:val="0"/>
          <w:numId w:val="16"/>
        </w:numPr>
        <w:rPr>
          <w:sz w:val="26"/>
          <w:szCs w:val="26"/>
        </w:rPr>
      </w:pPr>
      <w:r w:rsidRPr="00152148">
        <w:rPr>
          <w:sz w:val="26"/>
          <w:szCs w:val="26"/>
        </w:rPr>
        <w:t>Công suất ở các bánh xe chủ động khi chuyển động trên đường nằm ngang nếu ở V = 50 [km/h] và gia tốc chuyển động a= 2 [m/s</w:t>
      </w:r>
      <w:r w:rsidRPr="00152148">
        <w:rPr>
          <w:sz w:val="26"/>
          <w:szCs w:val="26"/>
          <w:vertAlign w:val="superscript"/>
        </w:rPr>
        <w:t>2</w:t>
      </w:r>
      <w:r w:rsidRPr="00152148">
        <w:rPr>
          <w:sz w:val="26"/>
          <w:szCs w:val="26"/>
        </w:rPr>
        <w:t>].</w:t>
      </w:r>
    </w:p>
    <w:p w:rsidR="00064650" w:rsidRPr="00152148" w:rsidRDefault="00064650" w:rsidP="00152148">
      <w:pPr>
        <w:pStyle w:val="ListParagraph"/>
        <w:numPr>
          <w:ilvl w:val="0"/>
          <w:numId w:val="16"/>
        </w:numPr>
        <w:rPr>
          <w:sz w:val="26"/>
          <w:szCs w:val="26"/>
        </w:rPr>
      </w:pPr>
      <w:r w:rsidRPr="00152148">
        <w:rPr>
          <w:sz w:val="26"/>
          <w:szCs w:val="26"/>
        </w:rPr>
        <w:t>Diện tích cản chính diện S</w:t>
      </w:r>
      <w:r w:rsidRPr="00152148">
        <w:rPr>
          <w:sz w:val="26"/>
          <w:szCs w:val="26"/>
          <w:vertAlign w:val="subscript"/>
        </w:rPr>
        <w:t>x</w:t>
      </w:r>
      <w:r w:rsidRPr="00152148">
        <w:rPr>
          <w:sz w:val="26"/>
          <w:szCs w:val="26"/>
        </w:rPr>
        <w:t xml:space="preserve">.  </w:t>
      </w:r>
    </w:p>
    <w:p w:rsidR="00064650" w:rsidRPr="00152148" w:rsidRDefault="00064650" w:rsidP="00152148">
      <w:pPr>
        <w:ind w:left="567" w:right="454"/>
        <w:jc w:val="center"/>
        <w:rPr>
          <w:b/>
          <w:sz w:val="26"/>
          <w:szCs w:val="26"/>
        </w:rPr>
      </w:pPr>
      <w:r w:rsidRPr="00152148">
        <w:rPr>
          <w:b/>
          <w:sz w:val="26"/>
          <w:szCs w:val="26"/>
        </w:rPr>
        <w:t>----</w:t>
      </w:r>
      <w:r w:rsidRPr="00152148">
        <w:rPr>
          <w:i/>
          <w:sz w:val="26"/>
          <w:szCs w:val="26"/>
        </w:rPr>
        <w:t>Hết</w:t>
      </w:r>
      <w:r w:rsidRPr="00152148">
        <w:rPr>
          <w:b/>
          <w:sz w:val="26"/>
          <w:szCs w:val="26"/>
        </w:rPr>
        <w:t>----</w:t>
      </w:r>
    </w:p>
    <w:p w:rsidR="00064650" w:rsidRPr="00914D48" w:rsidRDefault="00064650" w:rsidP="00755017">
      <w:pPr>
        <w:ind w:left="567"/>
        <w:jc w:val="center"/>
        <w:rPr>
          <w:b/>
          <w:i/>
          <w:sz w:val="26"/>
          <w:szCs w:val="26"/>
        </w:rPr>
      </w:pPr>
      <w:r w:rsidRPr="00914D48">
        <w:rPr>
          <w:b/>
          <w:i/>
          <w:sz w:val="26"/>
          <w:szCs w:val="26"/>
        </w:rPr>
        <w:t>Ghi chú: Cán bộ coi thi không giải thích gì thêm.</w:t>
      </w:r>
    </w:p>
    <w:p w:rsidR="00064650" w:rsidRPr="00914D48" w:rsidRDefault="00064650" w:rsidP="00755017">
      <w:pPr>
        <w:jc w:val="center"/>
        <w:rPr>
          <w:b/>
          <w:sz w:val="26"/>
          <w:szCs w:val="26"/>
        </w:rPr>
      </w:pPr>
      <w:r w:rsidRPr="00914D48">
        <w:rPr>
          <w:b/>
          <w:sz w:val="26"/>
          <w:szCs w:val="26"/>
        </w:rPr>
        <w:t>Họ và tên HSSV:……………………….… Phòng thi: …………. Số báo danh:………………</w:t>
      </w:r>
    </w:p>
    <w:p w:rsidR="00064650" w:rsidRDefault="00064650" w:rsidP="00755017">
      <w:pPr>
        <w:jc w:val="center"/>
      </w:pPr>
    </w:p>
    <w:p w:rsidR="00064650" w:rsidRPr="00C13268" w:rsidRDefault="00064650" w:rsidP="00755017">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sz w:val="36"/>
          <w:szCs w:val="36"/>
        </w:rPr>
      </w:pPr>
      <w:r w:rsidRPr="00C13268">
        <w:rPr>
          <w:b/>
          <w:sz w:val="36"/>
          <w:szCs w:val="36"/>
        </w:rPr>
        <w:t>ĐỀ SỐ: 0</w:t>
      </w:r>
      <w:r>
        <w:rPr>
          <w:b/>
          <w:sz w:val="36"/>
          <w:szCs w:val="36"/>
        </w:rPr>
        <w:t>2</w:t>
      </w:r>
    </w:p>
    <w:p w:rsidR="00064650" w:rsidRPr="001E06B1" w:rsidRDefault="00064650" w:rsidP="00755017">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sz w:val="26"/>
          <w:szCs w:val="26"/>
        </w:rPr>
      </w:pPr>
      <w:r>
        <w:rPr>
          <w:sz w:val="26"/>
          <w:szCs w:val="26"/>
        </w:rPr>
        <w:tab/>
      </w:r>
      <w:r w:rsidRPr="00047CA5">
        <w:rPr>
          <w:sz w:val="26"/>
          <w:szCs w:val="26"/>
        </w:rPr>
        <w:t>Ngày</w:t>
      </w:r>
      <w:r>
        <w:rPr>
          <w:sz w:val="26"/>
          <w:szCs w:val="26"/>
        </w:rPr>
        <w:t xml:space="preserve">      </w:t>
      </w:r>
      <w:r w:rsidRPr="00047CA5">
        <w:rPr>
          <w:sz w:val="26"/>
          <w:szCs w:val="26"/>
        </w:rPr>
        <w:t xml:space="preserve"> tháng</w:t>
      </w:r>
      <w:r>
        <w:rPr>
          <w:sz w:val="26"/>
          <w:szCs w:val="26"/>
        </w:rPr>
        <w:t xml:space="preserve">    </w:t>
      </w:r>
      <w:r w:rsidRPr="00047CA5">
        <w:rPr>
          <w:sz w:val="26"/>
          <w:szCs w:val="26"/>
        </w:rPr>
        <w:t xml:space="preserve"> năm </w:t>
      </w:r>
      <w:r>
        <w:rPr>
          <w:sz w:val="26"/>
          <w:szCs w:val="26"/>
        </w:rPr>
        <w:t xml:space="preserve">    </w:t>
      </w:r>
      <w:r>
        <w:rPr>
          <w:sz w:val="26"/>
          <w:szCs w:val="26"/>
        </w:rPr>
        <w:tab/>
      </w:r>
      <w:r w:rsidRPr="001E06B1">
        <w:rPr>
          <w:sz w:val="26"/>
          <w:szCs w:val="26"/>
        </w:rPr>
        <w:t>Ngày</w:t>
      </w:r>
      <w:r>
        <w:rPr>
          <w:sz w:val="26"/>
          <w:szCs w:val="26"/>
        </w:rPr>
        <w:t xml:space="preserve">    </w:t>
      </w:r>
      <w:r w:rsidRPr="001E06B1">
        <w:rPr>
          <w:sz w:val="26"/>
          <w:szCs w:val="26"/>
        </w:rPr>
        <w:t xml:space="preserve"> tháng</w:t>
      </w:r>
      <w:r>
        <w:rPr>
          <w:sz w:val="26"/>
          <w:szCs w:val="26"/>
        </w:rPr>
        <w:t xml:space="preserve">    </w:t>
      </w:r>
      <w:r w:rsidRPr="001E06B1">
        <w:rPr>
          <w:sz w:val="26"/>
          <w:szCs w:val="26"/>
        </w:rPr>
        <w:t xml:space="preserve"> năm </w:t>
      </w:r>
      <w:r>
        <w:rPr>
          <w:sz w:val="26"/>
          <w:szCs w:val="26"/>
        </w:rPr>
        <w:t xml:space="preserve">         </w:t>
      </w:r>
    </w:p>
    <w:p w:rsidR="00064650" w:rsidRDefault="00064650" w:rsidP="00755017">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sz w:val="26"/>
          <w:szCs w:val="26"/>
        </w:rPr>
      </w:pPr>
      <w:r>
        <w:rPr>
          <w:b/>
          <w:sz w:val="26"/>
          <w:szCs w:val="26"/>
        </w:rPr>
        <w:tab/>
        <w:t>TRƯỞNG KHOA</w:t>
      </w:r>
      <w:r>
        <w:rPr>
          <w:b/>
        </w:rPr>
        <w:tab/>
        <w:t xml:space="preserve">TỔ </w:t>
      </w:r>
      <w:r>
        <w:rPr>
          <w:b/>
          <w:sz w:val="26"/>
          <w:szCs w:val="26"/>
        </w:rPr>
        <w:t>TRƯỞNG</w:t>
      </w:r>
    </w:p>
    <w:p w:rsidR="00064650" w:rsidRPr="00145718" w:rsidRDefault="00064650" w:rsidP="00755017">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rPr>
      </w:pPr>
      <w:r>
        <w:rPr>
          <w:b/>
        </w:rPr>
        <w:tab/>
      </w:r>
      <w:r w:rsidRPr="00145718">
        <w:rPr>
          <w:b/>
        </w:rPr>
        <w:t>(Ký, ghi rõ họ và tên)</w:t>
      </w:r>
      <w:r>
        <w:rPr>
          <w:b/>
        </w:rPr>
        <w:tab/>
      </w:r>
      <w:r w:rsidRPr="00145718">
        <w:rPr>
          <w:b/>
        </w:rPr>
        <w:t>(Ký, ghi rõ họ và tên)</w:t>
      </w:r>
    </w:p>
    <w:p w:rsidR="00064650" w:rsidRDefault="00064650" w:rsidP="00755017">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pPr>
    </w:p>
    <w:p w:rsidR="00064650" w:rsidRDefault="00064650" w:rsidP="00755017">
      <w:pPr>
        <w:pBdr>
          <w:top w:val="single" w:sz="4" w:space="1" w:color="auto"/>
          <w:left w:val="single" w:sz="4" w:space="4" w:color="auto"/>
          <w:bottom w:val="single" w:sz="4" w:space="1" w:color="auto"/>
          <w:right w:val="single" w:sz="4" w:space="4" w:color="auto"/>
        </w:pBdr>
        <w:shd w:val="solid" w:color="FFFFFF" w:fill="FFFFFF"/>
        <w:tabs>
          <w:tab w:val="center" w:pos="2160"/>
          <w:tab w:val="center" w:pos="7380"/>
        </w:tabs>
      </w:pPr>
      <w:r>
        <w:tab/>
      </w:r>
    </w:p>
    <w:p w:rsidR="00064650" w:rsidRDefault="00064650" w:rsidP="00755017">
      <w:pPr>
        <w:pBdr>
          <w:top w:val="single" w:sz="4" w:space="1" w:color="auto"/>
          <w:left w:val="single" w:sz="4" w:space="4" w:color="auto"/>
          <w:bottom w:val="single" w:sz="4" w:space="1" w:color="auto"/>
          <w:right w:val="single" w:sz="4" w:space="4" w:color="auto"/>
        </w:pBdr>
        <w:shd w:val="solid" w:color="FFFFFF" w:fill="FFFFFF"/>
        <w:tabs>
          <w:tab w:val="center" w:pos="2160"/>
          <w:tab w:val="center" w:pos="7380"/>
        </w:tabs>
      </w:pPr>
      <w:r>
        <w:tab/>
      </w:r>
    </w:p>
    <w:p w:rsidR="00064650" w:rsidRDefault="00064650" w:rsidP="00755017">
      <w:pPr>
        <w:pBdr>
          <w:top w:val="single" w:sz="4" w:space="1" w:color="auto"/>
          <w:left w:val="single" w:sz="4" w:space="4" w:color="auto"/>
          <w:bottom w:val="single" w:sz="4" w:space="1" w:color="auto"/>
          <w:right w:val="single" w:sz="4" w:space="4" w:color="auto"/>
        </w:pBdr>
        <w:shd w:val="solid" w:color="FFFFFF" w:fill="FFFFFF"/>
      </w:pPr>
    </w:p>
    <w:sectPr w:rsidR="00064650" w:rsidSect="009839D4">
      <w:footerReference w:type="default" r:id="rId8"/>
      <w:type w:val="continuous"/>
      <w:pgSz w:w="11907" w:h="16840" w:code="9"/>
      <w:pgMar w:top="340" w:right="397" w:bottom="170" w:left="851" w:header="720" w:footer="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650" w:rsidRDefault="00064650">
      <w:r>
        <w:separator/>
      </w:r>
    </w:p>
  </w:endnote>
  <w:endnote w:type="continuationSeparator" w:id="0">
    <w:p w:rsidR="00064650" w:rsidRDefault="000646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650" w:rsidRDefault="00064650" w:rsidP="00116491">
    <w:pPr>
      <w:pStyle w:val="Footer"/>
      <w:tabs>
        <w:tab w:val="clear" w:pos="4320"/>
        <w:tab w:val="clear" w:pos="8640"/>
      </w:tabs>
      <w:jc w:val="right"/>
      <w:rPr>
        <w:rStyle w:val="PageNumber"/>
      </w:rPr>
    </w:pPr>
    <w:r>
      <w:tab/>
    </w:r>
    <w:r>
      <w:tab/>
    </w:r>
    <w:r>
      <w:rPr>
        <w:rStyle w:val="PageNumber"/>
      </w:rPr>
      <w:t xml:space="preserve">Trang số </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r>
      <w:rPr>
        <w:rStyle w:val="PageNumber"/>
      </w:rPr>
      <w:t xml:space="preserve"> / Tổng số </w:t>
    </w:r>
    <w:r>
      <w:rPr>
        <w:rStyle w:val="PageNumber"/>
      </w:rPr>
      <w:fldChar w:fldCharType="begin"/>
    </w:r>
    <w:r>
      <w:rPr>
        <w:rStyle w:val="PageNumber"/>
      </w:rPr>
      <w:instrText xml:space="preserve"> NUMPAGES </w:instrText>
    </w:r>
    <w:r>
      <w:rPr>
        <w:rStyle w:val="PageNumber"/>
      </w:rPr>
      <w:fldChar w:fldCharType="separate"/>
    </w:r>
    <w:r>
      <w:rPr>
        <w:rStyle w:val="PageNumber"/>
        <w:noProof/>
      </w:rPr>
      <w:t>2</w:t>
    </w:r>
    <w:r>
      <w:rPr>
        <w:rStyle w:val="PageNumber"/>
      </w:rPr>
      <w:fldChar w:fldCharType="end"/>
    </w:r>
    <w:r>
      <w:rPr>
        <w:rStyle w:val="PageNumber"/>
      </w:rPr>
      <w:t xml:space="preserve"> trang</w:t>
    </w:r>
  </w:p>
  <w:p w:rsidR="00064650" w:rsidRDefault="00064650" w:rsidP="00AD715B">
    <w:pPr>
      <w:pStyle w:val="Footer"/>
      <w:tabs>
        <w:tab w:val="clear" w:pos="864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650" w:rsidRDefault="00064650">
      <w:r>
        <w:separator/>
      </w:r>
    </w:p>
  </w:footnote>
  <w:footnote w:type="continuationSeparator" w:id="0">
    <w:p w:rsidR="00064650" w:rsidRDefault="000646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A59DC"/>
    <w:multiLevelType w:val="hybridMultilevel"/>
    <w:tmpl w:val="24228920"/>
    <w:lvl w:ilvl="0" w:tplc="5CBAD7CC">
      <w:start w:val="1"/>
      <w:numFmt w:val="bullet"/>
      <w:lvlText w:val=""/>
      <w:lvlJc w:val="left"/>
      <w:pPr>
        <w:tabs>
          <w:tab w:val="num" w:pos="3884"/>
        </w:tabs>
        <w:ind w:left="3884" w:hanging="284"/>
      </w:pPr>
      <w:rPr>
        <w:rFonts w:ascii="Symbol" w:hAnsi="Symbol" w:hint="default"/>
      </w:rPr>
    </w:lvl>
    <w:lvl w:ilvl="1" w:tplc="04090003" w:tentative="1">
      <w:start w:val="1"/>
      <w:numFmt w:val="bullet"/>
      <w:lvlText w:val="o"/>
      <w:lvlJc w:val="left"/>
      <w:pPr>
        <w:tabs>
          <w:tab w:val="num" w:pos="5040"/>
        </w:tabs>
        <w:ind w:left="5040" w:hanging="360"/>
      </w:pPr>
      <w:rPr>
        <w:rFonts w:ascii="Courier New" w:hAnsi="Courier New" w:hint="default"/>
      </w:rPr>
    </w:lvl>
    <w:lvl w:ilvl="2" w:tplc="04090005" w:tentative="1">
      <w:start w:val="1"/>
      <w:numFmt w:val="bullet"/>
      <w:lvlText w:val=""/>
      <w:lvlJc w:val="left"/>
      <w:pPr>
        <w:tabs>
          <w:tab w:val="num" w:pos="5760"/>
        </w:tabs>
        <w:ind w:left="576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7200"/>
        </w:tabs>
        <w:ind w:left="7200" w:hanging="360"/>
      </w:pPr>
      <w:rPr>
        <w:rFonts w:ascii="Courier New" w:hAnsi="Courier New" w:hint="default"/>
      </w:rPr>
    </w:lvl>
    <w:lvl w:ilvl="5" w:tplc="04090005" w:tentative="1">
      <w:start w:val="1"/>
      <w:numFmt w:val="bullet"/>
      <w:lvlText w:val=""/>
      <w:lvlJc w:val="left"/>
      <w:pPr>
        <w:tabs>
          <w:tab w:val="num" w:pos="7920"/>
        </w:tabs>
        <w:ind w:left="7920" w:hanging="360"/>
      </w:pPr>
      <w:rPr>
        <w:rFonts w:ascii="Wingdings" w:hAnsi="Wingdings" w:hint="default"/>
      </w:rPr>
    </w:lvl>
    <w:lvl w:ilvl="6" w:tplc="04090001" w:tentative="1">
      <w:start w:val="1"/>
      <w:numFmt w:val="bullet"/>
      <w:lvlText w:val=""/>
      <w:lvlJc w:val="left"/>
      <w:pPr>
        <w:tabs>
          <w:tab w:val="num" w:pos="8640"/>
        </w:tabs>
        <w:ind w:left="8640" w:hanging="360"/>
      </w:pPr>
      <w:rPr>
        <w:rFonts w:ascii="Symbol" w:hAnsi="Symbol" w:hint="default"/>
      </w:rPr>
    </w:lvl>
    <w:lvl w:ilvl="7" w:tplc="04090003" w:tentative="1">
      <w:start w:val="1"/>
      <w:numFmt w:val="bullet"/>
      <w:lvlText w:val="o"/>
      <w:lvlJc w:val="left"/>
      <w:pPr>
        <w:tabs>
          <w:tab w:val="num" w:pos="9360"/>
        </w:tabs>
        <w:ind w:left="9360" w:hanging="360"/>
      </w:pPr>
      <w:rPr>
        <w:rFonts w:ascii="Courier New" w:hAnsi="Courier New" w:hint="default"/>
      </w:rPr>
    </w:lvl>
    <w:lvl w:ilvl="8" w:tplc="04090005" w:tentative="1">
      <w:start w:val="1"/>
      <w:numFmt w:val="bullet"/>
      <w:lvlText w:val=""/>
      <w:lvlJc w:val="left"/>
      <w:pPr>
        <w:tabs>
          <w:tab w:val="num" w:pos="10080"/>
        </w:tabs>
        <w:ind w:left="100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rPr>
        <w:rFonts w:cs="Times New Roman"/>
      </w:rPr>
    </w:lvl>
  </w:abstractNum>
  <w:abstractNum w:abstractNumId="2">
    <w:nsid w:val="0EB204A0"/>
    <w:multiLevelType w:val="hybridMultilevel"/>
    <w:tmpl w:val="3CC24F9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A1C50F7"/>
    <w:multiLevelType w:val="hybridMultilevel"/>
    <w:tmpl w:val="3334DE8C"/>
    <w:lvl w:ilvl="0" w:tplc="D05E4060">
      <w:start w:val="1"/>
      <w:numFmt w:val="decimal"/>
      <w:lvlText w:val="%1."/>
      <w:lvlJc w:val="left"/>
      <w:pPr>
        <w:tabs>
          <w:tab w:val="num" w:pos="1080"/>
        </w:tabs>
        <w:ind w:left="1080" w:hanging="360"/>
      </w:pPr>
      <w:rPr>
        <w:rFonts w:cs="Times New Roman" w:hint="default"/>
      </w:rPr>
    </w:lvl>
    <w:lvl w:ilvl="1" w:tplc="65FE2A20">
      <w:start w:val="2"/>
      <w:numFmt w:val="decimal"/>
      <w:lvlText w:val="%2)"/>
      <w:lvlJc w:val="left"/>
      <w:pPr>
        <w:tabs>
          <w:tab w:val="num" w:pos="1800"/>
        </w:tabs>
        <w:ind w:left="1800" w:hanging="360"/>
      </w:pPr>
      <w:rPr>
        <w:rFonts w:cs="Times New Roman" w:hint="default"/>
      </w:rPr>
    </w:lvl>
    <w:lvl w:ilvl="2" w:tplc="3998FC7E">
      <w:numFmt w:val="bullet"/>
      <w:lvlText w:val=""/>
      <w:lvlJc w:val="left"/>
      <w:pPr>
        <w:tabs>
          <w:tab w:val="num" w:pos="2700"/>
        </w:tabs>
        <w:ind w:left="2700" w:hanging="360"/>
      </w:pPr>
      <w:rPr>
        <w:rFonts w:ascii="Symbol" w:eastAsia="Times New Roman" w:hAnsi="Symbol" w:hint="default"/>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1A381762"/>
    <w:multiLevelType w:val="hybridMultilevel"/>
    <w:tmpl w:val="AE487F46"/>
    <w:lvl w:ilvl="0" w:tplc="C8A04730">
      <w:start w:val="1"/>
      <w:numFmt w:val="lowerLetter"/>
      <w:lvlText w:val="%1."/>
      <w:lvlJc w:val="left"/>
      <w:pPr>
        <w:tabs>
          <w:tab w:val="num" w:pos="1080"/>
        </w:tabs>
        <w:ind w:left="1080" w:hanging="360"/>
      </w:pPr>
      <w:rPr>
        <w:rFonts w:cs="Times New Roman" w:hint="default"/>
      </w:rPr>
    </w:lvl>
    <w:lvl w:ilvl="1" w:tplc="2D06C322">
      <w:start w:val="1"/>
      <w:numFmt w:val="bullet"/>
      <w:lvlText w:val="-"/>
      <w:lvlJc w:val="left"/>
      <w:pPr>
        <w:tabs>
          <w:tab w:val="num" w:pos="1800"/>
        </w:tabs>
        <w:ind w:left="1800" w:hanging="360"/>
      </w:pPr>
      <w:rPr>
        <w:rFonts w:ascii="VNI-Times" w:eastAsia="Times New Roman" w:hAnsi="VNI-Times"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1BD31533"/>
    <w:multiLevelType w:val="hybridMultilevel"/>
    <w:tmpl w:val="099E2F0A"/>
    <w:lvl w:ilvl="0" w:tplc="7E0C1F88">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nsid w:val="1E1E2A87"/>
    <w:multiLevelType w:val="hybridMultilevel"/>
    <w:tmpl w:val="565A5304"/>
    <w:lvl w:ilvl="0" w:tplc="0409000F">
      <w:start w:val="1"/>
      <w:numFmt w:val="decimal"/>
      <w:lvlText w:val="%1."/>
      <w:lvlJc w:val="left"/>
      <w:pPr>
        <w:tabs>
          <w:tab w:val="num" w:pos="1800"/>
        </w:tabs>
        <w:ind w:left="1800" w:hanging="360"/>
      </w:pPr>
      <w:rPr>
        <w:rFonts w:cs="Times New Roman"/>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7">
    <w:nsid w:val="391D5C2F"/>
    <w:multiLevelType w:val="hybridMultilevel"/>
    <w:tmpl w:val="90E87B4C"/>
    <w:lvl w:ilvl="0" w:tplc="9B9C48D6">
      <w:start w:val="1"/>
      <w:numFmt w:val="decimal"/>
      <w:lvlText w:val="%1."/>
      <w:lvlJc w:val="left"/>
      <w:pPr>
        <w:tabs>
          <w:tab w:val="num" w:pos="786"/>
        </w:tabs>
        <w:ind w:left="786" w:hanging="360"/>
      </w:pPr>
      <w:rPr>
        <w:rFonts w:cs="Times New Roman"/>
        <w:b w:val="0"/>
      </w:rPr>
    </w:lvl>
    <w:lvl w:ilvl="1" w:tplc="04090019" w:tentative="1">
      <w:start w:val="1"/>
      <w:numFmt w:val="lowerLetter"/>
      <w:lvlText w:val="%2."/>
      <w:lvlJc w:val="left"/>
      <w:pPr>
        <w:tabs>
          <w:tab w:val="num" w:pos="1648"/>
        </w:tabs>
        <w:ind w:left="1648" w:hanging="360"/>
      </w:pPr>
      <w:rPr>
        <w:rFonts w:cs="Times New Roman"/>
      </w:rPr>
    </w:lvl>
    <w:lvl w:ilvl="2" w:tplc="0409001B" w:tentative="1">
      <w:start w:val="1"/>
      <w:numFmt w:val="lowerRoman"/>
      <w:lvlText w:val="%3."/>
      <w:lvlJc w:val="right"/>
      <w:pPr>
        <w:tabs>
          <w:tab w:val="num" w:pos="2368"/>
        </w:tabs>
        <w:ind w:left="2368" w:hanging="180"/>
      </w:pPr>
      <w:rPr>
        <w:rFonts w:cs="Times New Roman"/>
      </w:rPr>
    </w:lvl>
    <w:lvl w:ilvl="3" w:tplc="0409000F" w:tentative="1">
      <w:start w:val="1"/>
      <w:numFmt w:val="decimal"/>
      <w:lvlText w:val="%4."/>
      <w:lvlJc w:val="left"/>
      <w:pPr>
        <w:tabs>
          <w:tab w:val="num" w:pos="3088"/>
        </w:tabs>
        <w:ind w:left="3088" w:hanging="360"/>
      </w:pPr>
      <w:rPr>
        <w:rFonts w:cs="Times New Roman"/>
      </w:rPr>
    </w:lvl>
    <w:lvl w:ilvl="4" w:tplc="04090019" w:tentative="1">
      <w:start w:val="1"/>
      <w:numFmt w:val="lowerLetter"/>
      <w:lvlText w:val="%5."/>
      <w:lvlJc w:val="left"/>
      <w:pPr>
        <w:tabs>
          <w:tab w:val="num" w:pos="3808"/>
        </w:tabs>
        <w:ind w:left="3808" w:hanging="360"/>
      </w:pPr>
      <w:rPr>
        <w:rFonts w:cs="Times New Roman"/>
      </w:rPr>
    </w:lvl>
    <w:lvl w:ilvl="5" w:tplc="0409001B" w:tentative="1">
      <w:start w:val="1"/>
      <w:numFmt w:val="lowerRoman"/>
      <w:lvlText w:val="%6."/>
      <w:lvlJc w:val="right"/>
      <w:pPr>
        <w:tabs>
          <w:tab w:val="num" w:pos="4528"/>
        </w:tabs>
        <w:ind w:left="4528" w:hanging="180"/>
      </w:pPr>
      <w:rPr>
        <w:rFonts w:cs="Times New Roman"/>
      </w:rPr>
    </w:lvl>
    <w:lvl w:ilvl="6" w:tplc="0409000F" w:tentative="1">
      <w:start w:val="1"/>
      <w:numFmt w:val="decimal"/>
      <w:lvlText w:val="%7."/>
      <w:lvlJc w:val="left"/>
      <w:pPr>
        <w:tabs>
          <w:tab w:val="num" w:pos="5248"/>
        </w:tabs>
        <w:ind w:left="5248" w:hanging="360"/>
      </w:pPr>
      <w:rPr>
        <w:rFonts w:cs="Times New Roman"/>
      </w:rPr>
    </w:lvl>
    <w:lvl w:ilvl="7" w:tplc="04090019" w:tentative="1">
      <w:start w:val="1"/>
      <w:numFmt w:val="lowerLetter"/>
      <w:lvlText w:val="%8."/>
      <w:lvlJc w:val="left"/>
      <w:pPr>
        <w:tabs>
          <w:tab w:val="num" w:pos="5968"/>
        </w:tabs>
        <w:ind w:left="5968" w:hanging="360"/>
      </w:pPr>
      <w:rPr>
        <w:rFonts w:cs="Times New Roman"/>
      </w:rPr>
    </w:lvl>
    <w:lvl w:ilvl="8" w:tplc="0409001B" w:tentative="1">
      <w:start w:val="1"/>
      <w:numFmt w:val="lowerRoman"/>
      <w:lvlText w:val="%9."/>
      <w:lvlJc w:val="right"/>
      <w:pPr>
        <w:tabs>
          <w:tab w:val="num" w:pos="6688"/>
        </w:tabs>
        <w:ind w:left="6688" w:hanging="180"/>
      </w:pPr>
      <w:rPr>
        <w:rFonts w:cs="Times New Roman"/>
      </w:rPr>
    </w:lvl>
  </w:abstractNum>
  <w:abstractNum w:abstractNumId="8">
    <w:nsid w:val="3BB25F74"/>
    <w:multiLevelType w:val="hybridMultilevel"/>
    <w:tmpl w:val="68EED708"/>
    <w:lvl w:ilvl="0" w:tplc="D05E4060">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53C2559"/>
    <w:multiLevelType w:val="hybridMultilevel"/>
    <w:tmpl w:val="251AE3C2"/>
    <w:lvl w:ilvl="0" w:tplc="5CBAD7CC">
      <w:start w:val="1"/>
      <w:numFmt w:val="bullet"/>
      <w:lvlText w:val=""/>
      <w:lvlJc w:val="left"/>
      <w:pPr>
        <w:tabs>
          <w:tab w:val="num" w:pos="3884"/>
        </w:tabs>
        <w:ind w:left="3884" w:hanging="284"/>
      </w:pPr>
      <w:rPr>
        <w:rFonts w:ascii="Symbol" w:hAnsi="Symbol" w:hint="default"/>
      </w:rPr>
    </w:lvl>
    <w:lvl w:ilvl="1" w:tplc="04090003" w:tentative="1">
      <w:start w:val="1"/>
      <w:numFmt w:val="bullet"/>
      <w:lvlText w:val="o"/>
      <w:lvlJc w:val="left"/>
      <w:pPr>
        <w:tabs>
          <w:tab w:val="num" w:pos="5040"/>
        </w:tabs>
        <w:ind w:left="5040" w:hanging="360"/>
      </w:pPr>
      <w:rPr>
        <w:rFonts w:ascii="Courier New" w:hAnsi="Courier New" w:hint="default"/>
      </w:rPr>
    </w:lvl>
    <w:lvl w:ilvl="2" w:tplc="04090005" w:tentative="1">
      <w:start w:val="1"/>
      <w:numFmt w:val="bullet"/>
      <w:lvlText w:val=""/>
      <w:lvlJc w:val="left"/>
      <w:pPr>
        <w:tabs>
          <w:tab w:val="num" w:pos="5760"/>
        </w:tabs>
        <w:ind w:left="576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7200"/>
        </w:tabs>
        <w:ind w:left="7200" w:hanging="360"/>
      </w:pPr>
      <w:rPr>
        <w:rFonts w:ascii="Courier New" w:hAnsi="Courier New" w:hint="default"/>
      </w:rPr>
    </w:lvl>
    <w:lvl w:ilvl="5" w:tplc="04090005" w:tentative="1">
      <w:start w:val="1"/>
      <w:numFmt w:val="bullet"/>
      <w:lvlText w:val=""/>
      <w:lvlJc w:val="left"/>
      <w:pPr>
        <w:tabs>
          <w:tab w:val="num" w:pos="7920"/>
        </w:tabs>
        <w:ind w:left="7920" w:hanging="360"/>
      </w:pPr>
      <w:rPr>
        <w:rFonts w:ascii="Wingdings" w:hAnsi="Wingdings" w:hint="default"/>
      </w:rPr>
    </w:lvl>
    <w:lvl w:ilvl="6" w:tplc="04090001" w:tentative="1">
      <w:start w:val="1"/>
      <w:numFmt w:val="bullet"/>
      <w:lvlText w:val=""/>
      <w:lvlJc w:val="left"/>
      <w:pPr>
        <w:tabs>
          <w:tab w:val="num" w:pos="8640"/>
        </w:tabs>
        <w:ind w:left="8640" w:hanging="360"/>
      </w:pPr>
      <w:rPr>
        <w:rFonts w:ascii="Symbol" w:hAnsi="Symbol" w:hint="default"/>
      </w:rPr>
    </w:lvl>
    <w:lvl w:ilvl="7" w:tplc="04090003" w:tentative="1">
      <w:start w:val="1"/>
      <w:numFmt w:val="bullet"/>
      <w:lvlText w:val="o"/>
      <w:lvlJc w:val="left"/>
      <w:pPr>
        <w:tabs>
          <w:tab w:val="num" w:pos="9360"/>
        </w:tabs>
        <w:ind w:left="9360" w:hanging="360"/>
      </w:pPr>
      <w:rPr>
        <w:rFonts w:ascii="Courier New" w:hAnsi="Courier New" w:hint="default"/>
      </w:rPr>
    </w:lvl>
    <w:lvl w:ilvl="8" w:tplc="04090005" w:tentative="1">
      <w:start w:val="1"/>
      <w:numFmt w:val="bullet"/>
      <w:lvlText w:val=""/>
      <w:lvlJc w:val="left"/>
      <w:pPr>
        <w:tabs>
          <w:tab w:val="num" w:pos="10080"/>
        </w:tabs>
        <w:ind w:left="10080" w:hanging="360"/>
      </w:pPr>
      <w:rPr>
        <w:rFonts w:ascii="Wingdings" w:hAnsi="Wingdings" w:hint="default"/>
      </w:rPr>
    </w:lvl>
  </w:abstractNum>
  <w:abstractNum w:abstractNumId="10">
    <w:nsid w:val="61137044"/>
    <w:multiLevelType w:val="hybridMultilevel"/>
    <w:tmpl w:val="59EAD31C"/>
    <w:lvl w:ilvl="0" w:tplc="04090019">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
    <w:nsid w:val="68251E60"/>
    <w:multiLevelType w:val="multilevel"/>
    <w:tmpl w:val="71CC20CE"/>
    <w:lvl w:ilvl="0">
      <w:start w:val="1"/>
      <w:numFmt w:val="upperRoman"/>
      <w:lvlText w:val="%1."/>
      <w:legacy w:legacy="1" w:legacySpace="0" w:legacyIndent="720"/>
      <w:lvlJc w:val="left"/>
      <w:pPr>
        <w:ind w:left="720" w:hanging="720"/>
      </w:pPr>
      <w:rPr>
        <w:rFonts w:cs="Times New Roman"/>
        <w:b/>
      </w:rPr>
    </w:lvl>
    <w:lvl w:ilvl="1">
      <w:start w:val="1"/>
      <w:numFmt w:val="decimal"/>
      <w:lvlText w:val="%2."/>
      <w:legacy w:legacy="1" w:legacySpace="0" w:legacyIndent="720"/>
      <w:lvlJc w:val="left"/>
      <w:pPr>
        <w:ind w:left="1440" w:hanging="720"/>
      </w:pPr>
      <w:rPr>
        <w:rFonts w:cs="Times New Roman"/>
      </w:rPr>
    </w:lvl>
    <w:lvl w:ilvl="2">
      <w:start w:val="1"/>
      <w:numFmt w:val="none"/>
      <w:lvlText w:val=""/>
      <w:legacy w:legacy="1" w:legacySpace="0" w:legacyIndent="720"/>
      <w:lvlJc w:val="left"/>
      <w:pPr>
        <w:ind w:left="2160" w:hanging="720"/>
      </w:pPr>
      <w:rPr>
        <w:rFonts w:ascii="Symbol" w:hAnsi="Symbol" w:cs="Times New Roman" w:hint="default"/>
      </w:rPr>
    </w:lvl>
    <w:lvl w:ilvl="3">
      <w:start w:val="1"/>
      <w:numFmt w:val="lowerLetter"/>
      <w:lvlText w:val="%4)"/>
      <w:legacy w:legacy="1" w:legacySpace="0" w:legacyIndent="720"/>
      <w:lvlJc w:val="left"/>
      <w:pPr>
        <w:ind w:left="2880" w:hanging="720"/>
      </w:pPr>
      <w:rPr>
        <w:rFonts w:cs="Times New Roman"/>
      </w:rPr>
    </w:lvl>
    <w:lvl w:ilvl="4">
      <w:start w:val="1"/>
      <w:numFmt w:val="decimal"/>
      <w:lvlText w:val="(%5)"/>
      <w:legacy w:legacy="1" w:legacySpace="0" w:legacyIndent="720"/>
      <w:lvlJc w:val="left"/>
      <w:pPr>
        <w:ind w:left="3600" w:hanging="720"/>
      </w:pPr>
      <w:rPr>
        <w:rFonts w:cs="Times New Roman"/>
      </w:rPr>
    </w:lvl>
    <w:lvl w:ilvl="5">
      <w:start w:val="1"/>
      <w:numFmt w:val="lowerLetter"/>
      <w:lvlText w:val="(%6)"/>
      <w:legacy w:legacy="1" w:legacySpace="0" w:legacyIndent="720"/>
      <w:lvlJc w:val="left"/>
      <w:pPr>
        <w:ind w:left="4320" w:hanging="720"/>
      </w:pPr>
      <w:rPr>
        <w:rFonts w:cs="Times New Roman"/>
      </w:rPr>
    </w:lvl>
    <w:lvl w:ilvl="6">
      <w:start w:val="1"/>
      <w:numFmt w:val="lowerRoman"/>
      <w:lvlText w:val="(%7)"/>
      <w:legacy w:legacy="1" w:legacySpace="0" w:legacyIndent="720"/>
      <w:lvlJc w:val="left"/>
      <w:pPr>
        <w:ind w:left="5040" w:hanging="720"/>
      </w:pPr>
      <w:rPr>
        <w:rFonts w:cs="Times New Roman"/>
      </w:rPr>
    </w:lvl>
    <w:lvl w:ilvl="7">
      <w:start w:val="1"/>
      <w:numFmt w:val="lowerLetter"/>
      <w:lvlText w:val="(%8)"/>
      <w:legacy w:legacy="1" w:legacySpace="0" w:legacyIndent="720"/>
      <w:lvlJc w:val="left"/>
      <w:pPr>
        <w:ind w:left="5760" w:hanging="720"/>
      </w:pPr>
      <w:rPr>
        <w:rFonts w:cs="Times New Roman"/>
      </w:rPr>
    </w:lvl>
    <w:lvl w:ilvl="8">
      <w:start w:val="1"/>
      <w:numFmt w:val="lowerRoman"/>
      <w:lvlText w:val="(%9)"/>
      <w:legacy w:legacy="1" w:legacySpace="0" w:legacyIndent="720"/>
      <w:lvlJc w:val="left"/>
      <w:pPr>
        <w:ind w:left="6480" w:hanging="720"/>
      </w:pPr>
      <w:rPr>
        <w:rFonts w:cs="Times New Roman"/>
      </w:rPr>
    </w:lvl>
  </w:abstractNum>
  <w:abstractNum w:abstractNumId="12">
    <w:nsid w:val="6D291018"/>
    <w:multiLevelType w:val="hybridMultilevel"/>
    <w:tmpl w:val="AF88A588"/>
    <w:lvl w:ilvl="0" w:tplc="0409000F">
      <w:start w:val="1"/>
      <w:numFmt w:val="decimal"/>
      <w:lvlText w:val="%1."/>
      <w:lvlJc w:val="left"/>
      <w:pPr>
        <w:tabs>
          <w:tab w:val="num" w:pos="1800"/>
        </w:tabs>
        <w:ind w:left="1800" w:hanging="360"/>
      </w:pPr>
      <w:rPr>
        <w:rFonts w:cs="Times New Roman"/>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3">
    <w:nsid w:val="6E242BD2"/>
    <w:multiLevelType w:val="multilevel"/>
    <w:tmpl w:val="50DEAA9C"/>
    <w:lvl w:ilvl="0">
      <w:start w:val="1"/>
      <w:numFmt w:val="decimal"/>
      <w:lvlText w:val="%1."/>
      <w:lvlJc w:val="left"/>
      <w:pPr>
        <w:tabs>
          <w:tab w:val="num" w:pos="1080"/>
        </w:tabs>
        <w:ind w:left="1080" w:hanging="360"/>
      </w:pPr>
      <w:rPr>
        <w:rFonts w:cs="Times New Roman" w:hint="default"/>
        <w:b/>
      </w:rPr>
    </w:lvl>
    <w:lvl w:ilvl="1">
      <w:start w:val="1"/>
      <w:numFmt w:val="decimal"/>
      <w:isLgl/>
      <w:lvlText w:val="%1.%2"/>
      <w:lvlJc w:val="left"/>
      <w:pPr>
        <w:tabs>
          <w:tab w:val="num" w:pos="1560"/>
        </w:tabs>
        <w:ind w:left="1560" w:hanging="48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2520"/>
        </w:tabs>
        <w:ind w:left="2520" w:hanging="720"/>
      </w:pPr>
      <w:rPr>
        <w:rFonts w:cs="Times New Roman" w:hint="default"/>
      </w:rPr>
    </w:lvl>
    <w:lvl w:ilvl="4">
      <w:start w:val="1"/>
      <w:numFmt w:val="decimal"/>
      <w:isLgl/>
      <w:lvlText w:val="%1.%2.%3.%4.%5"/>
      <w:lvlJc w:val="left"/>
      <w:pPr>
        <w:tabs>
          <w:tab w:val="num" w:pos="3240"/>
        </w:tabs>
        <w:ind w:left="3240" w:hanging="1080"/>
      </w:pPr>
      <w:rPr>
        <w:rFonts w:cs="Times New Roman" w:hint="default"/>
      </w:rPr>
    </w:lvl>
    <w:lvl w:ilvl="5">
      <w:start w:val="1"/>
      <w:numFmt w:val="decimal"/>
      <w:isLgl/>
      <w:lvlText w:val="%1.%2.%3.%4.%5.%6"/>
      <w:lvlJc w:val="left"/>
      <w:pPr>
        <w:tabs>
          <w:tab w:val="num" w:pos="3600"/>
        </w:tabs>
        <w:ind w:left="3600" w:hanging="1080"/>
      </w:pPr>
      <w:rPr>
        <w:rFonts w:cs="Times New Roman" w:hint="default"/>
      </w:rPr>
    </w:lvl>
    <w:lvl w:ilvl="6">
      <w:start w:val="1"/>
      <w:numFmt w:val="decimal"/>
      <w:isLgl/>
      <w:lvlText w:val="%1.%2.%3.%4.%5.%6.%7"/>
      <w:lvlJc w:val="left"/>
      <w:pPr>
        <w:tabs>
          <w:tab w:val="num" w:pos="4320"/>
        </w:tabs>
        <w:ind w:left="4320" w:hanging="1440"/>
      </w:pPr>
      <w:rPr>
        <w:rFonts w:cs="Times New Roman" w:hint="default"/>
      </w:rPr>
    </w:lvl>
    <w:lvl w:ilvl="7">
      <w:start w:val="1"/>
      <w:numFmt w:val="decimal"/>
      <w:isLgl/>
      <w:lvlText w:val="%1.%2.%3.%4.%5.%6.%7.%8"/>
      <w:lvlJc w:val="left"/>
      <w:pPr>
        <w:tabs>
          <w:tab w:val="num" w:pos="4680"/>
        </w:tabs>
        <w:ind w:left="4680" w:hanging="1440"/>
      </w:pPr>
      <w:rPr>
        <w:rFonts w:cs="Times New Roman" w:hint="default"/>
      </w:rPr>
    </w:lvl>
    <w:lvl w:ilvl="8">
      <w:start w:val="1"/>
      <w:numFmt w:val="decimal"/>
      <w:isLgl/>
      <w:lvlText w:val="%1.%2.%3.%4.%5.%6.%7.%8.%9"/>
      <w:lvlJc w:val="left"/>
      <w:pPr>
        <w:tabs>
          <w:tab w:val="num" w:pos="5400"/>
        </w:tabs>
        <w:ind w:left="5400" w:hanging="1800"/>
      </w:pPr>
      <w:rPr>
        <w:rFonts w:cs="Times New Roman" w:hint="default"/>
      </w:rPr>
    </w:lvl>
  </w:abstractNum>
  <w:abstractNum w:abstractNumId="14">
    <w:nsid w:val="6EBB5621"/>
    <w:multiLevelType w:val="hybridMultilevel"/>
    <w:tmpl w:val="CE180C1C"/>
    <w:lvl w:ilvl="0" w:tplc="52C01BBE">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nsid w:val="7C9071E7"/>
    <w:multiLevelType w:val="hybridMultilevel"/>
    <w:tmpl w:val="E6FCD1EE"/>
    <w:lvl w:ilvl="0" w:tplc="0409000F">
      <w:start w:val="1"/>
      <w:numFmt w:val="decimal"/>
      <w:lvlText w:val="%1."/>
      <w:lvlJc w:val="left"/>
      <w:pPr>
        <w:tabs>
          <w:tab w:val="num" w:pos="2520"/>
        </w:tabs>
        <w:ind w:left="2520" w:hanging="360"/>
      </w:pPr>
      <w:rPr>
        <w:rFonts w:cs="Times New Roman"/>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num w:numId="1">
    <w:abstractNumId w:val="4"/>
  </w:num>
  <w:num w:numId="2">
    <w:abstractNumId w:val="5"/>
  </w:num>
  <w:num w:numId="3">
    <w:abstractNumId w:val="3"/>
  </w:num>
  <w:num w:numId="4">
    <w:abstractNumId w:val="13"/>
  </w:num>
  <w:num w:numId="5">
    <w:abstractNumId w:val="8"/>
  </w:num>
  <w:num w:numId="6">
    <w:abstractNumId w:val="14"/>
  </w:num>
  <w:num w:numId="7">
    <w:abstractNumId w:val="9"/>
  </w:num>
  <w:num w:numId="8">
    <w:abstractNumId w:val="0"/>
  </w:num>
  <w:num w:numId="9">
    <w:abstractNumId w:val="11"/>
  </w:num>
  <w:num w:numId="10">
    <w:abstractNumId w:val="1"/>
  </w:num>
  <w:num w:numId="11">
    <w:abstractNumId w:val="7"/>
  </w:num>
  <w:num w:numId="12">
    <w:abstractNumId w:val="15"/>
  </w:num>
  <w:num w:numId="13">
    <w:abstractNumId w:val="6"/>
  </w:num>
  <w:num w:numId="14">
    <w:abstractNumId w:val="12"/>
  </w:num>
  <w:num w:numId="15">
    <w:abstractNumId w:val="2"/>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stylePaneFormatFilter w:val="3F01"/>
  <w:defaultTabStop w:val="72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135D"/>
    <w:rsid w:val="00030E14"/>
    <w:rsid w:val="00047CA5"/>
    <w:rsid w:val="000540B0"/>
    <w:rsid w:val="00064650"/>
    <w:rsid w:val="00066CBF"/>
    <w:rsid w:val="00092ABB"/>
    <w:rsid w:val="000A4DD9"/>
    <w:rsid w:val="000C1CAE"/>
    <w:rsid w:val="000D0C35"/>
    <w:rsid w:val="000D42BD"/>
    <w:rsid w:val="000D6D5F"/>
    <w:rsid w:val="000E2982"/>
    <w:rsid w:val="000F0DF6"/>
    <w:rsid w:val="000F1340"/>
    <w:rsid w:val="00116491"/>
    <w:rsid w:val="00141A13"/>
    <w:rsid w:val="00145718"/>
    <w:rsid w:val="00152148"/>
    <w:rsid w:val="00181C56"/>
    <w:rsid w:val="00184716"/>
    <w:rsid w:val="001A59A1"/>
    <w:rsid w:val="001E06B1"/>
    <w:rsid w:val="00277303"/>
    <w:rsid w:val="0028460E"/>
    <w:rsid w:val="002944D3"/>
    <w:rsid w:val="002945B7"/>
    <w:rsid w:val="00297895"/>
    <w:rsid w:val="002B0037"/>
    <w:rsid w:val="002C7E71"/>
    <w:rsid w:val="002E4BD1"/>
    <w:rsid w:val="002F5A93"/>
    <w:rsid w:val="00323CCB"/>
    <w:rsid w:val="00332846"/>
    <w:rsid w:val="00337DDF"/>
    <w:rsid w:val="0034588C"/>
    <w:rsid w:val="003471D6"/>
    <w:rsid w:val="00347C10"/>
    <w:rsid w:val="003533E3"/>
    <w:rsid w:val="00356EE2"/>
    <w:rsid w:val="00361D93"/>
    <w:rsid w:val="00366D94"/>
    <w:rsid w:val="003729E4"/>
    <w:rsid w:val="00393390"/>
    <w:rsid w:val="003B77D2"/>
    <w:rsid w:val="003D7756"/>
    <w:rsid w:val="003E202B"/>
    <w:rsid w:val="003F04D4"/>
    <w:rsid w:val="00402A66"/>
    <w:rsid w:val="0041615E"/>
    <w:rsid w:val="00431C2A"/>
    <w:rsid w:val="004322C2"/>
    <w:rsid w:val="00433CC0"/>
    <w:rsid w:val="00477080"/>
    <w:rsid w:val="00484345"/>
    <w:rsid w:val="0049795E"/>
    <w:rsid w:val="004B067A"/>
    <w:rsid w:val="004D111E"/>
    <w:rsid w:val="00506A4E"/>
    <w:rsid w:val="00552FF6"/>
    <w:rsid w:val="00582633"/>
    <w:rsid w:val="00582F93"/>
    <w:rsid w:val="005831A1"/>
    <w:rsid w:val="00592B36"/>
    <w:rsid w:val="0059634B"/>
    <w:rsid w:val="005C79EA"/>
    <w:rsid w:val="005F73E7"/>
    <w:rsid w:val="00616BC4"/>
    <w:rsid w:val="006441EF"/>
    <w:rsid w:val="0066432B"/>
    <w:rsid w:val="00664733"/>
    <w:rsid w:val="00676404"/>
    <w:rsid w:val="0069042A"/>
    <w:rsid w:val="006C1116"/>
    <w:rsid w:val="006C3440"/>
    <w:rsid w:val="006E39EE"/>
    <w:rsid w:val="006E62CE"/>
    <w:rsid w:val="006E649F"/>
    <w:rsid w:val="006F695B"/>
    <w:rsid w:val="0075366E"/>
    <w:rsid w:val="00755017"/>
    <w:rsid w:val="00770C98"/>
    <w:rsid w:val="00777F1E"/>
    <w:rsid w:val="007A39F7"/>
    <w:rsid w:val="007B2D3B"/>
    <w:rsid w:val="007C135D"/>
    <w:rsid w:val="007D27C9"/>
    <w:rsid w:val="007F53B4"/>
    <w:rsid w:val="00807E38"/>
    <w:rsid w:val="00833B94"/>
    <w:rsid w:val="00836455"/>
    <w:rsid w:val="008726D0"/>
    <w:rsid w:val="008768FE"/>
    <w:rsid w:val="00883EB0"/>
    <w:rsid w:val="008A3EDF"/>
    <w:rsid w:val="008C1ADD"/>
    <w:rsid w:val="008D1B0C"/>
    <w:rsid w:val="008D50CB"/>
    <w:rsid w:val="008D58DB"/>
    <w:rsid w:val="008D73D0"/>
    <w:rsid w:val="008F245F"/>
    <w:rsid w:val="00914D48"/>
    <w:rsid w:val="00930FB0"/>
    <w:rsid w:val="009668D3"/>
    <w:rsid w:val="00981E53"/>
    <w:rsid w:val="009839D4"/>
    <w:rsid w:val="009A7B99"/>
    <w:rsid w:val="009D6F87"/>
    <w:rsid w:val="009F1C44"/>
    <w:rsid w:val="009F478E"/>
    <w:rsid w:val="009F6D7D"/>
    <w:rsid w:val="00A241AA"/>
    <w:rsid w:val="00A32AC0"/>
    <w:rsid w:val="00A32D2E"/>
    <w:rsid w:val="00A4239A"/>
    <w:rsid w:val="00A92345"/>
    <w:rsid w:val="00A96170"/>
    <w:rsid w:val="00A9630F"/>
    <w:rsid w:val="00AB6E66"/>
    <w:rsid w:val="00AD715B"/>
    <w:rsid w:val="00AD77B7"/>
    <w:rsid w:val="00AE25A8"/>
    <w:rsid w:val="00B07F2C"/>
    <w:rsid w:val="00B13EA3"/>
    <w:rsid w:val="00B17347"/>
    <w:rsid w:val="00B34E42"/>
    <w:rsid w:val="00B43469"/>
    <w:rsid w:val="00B52E18"/>
    <w:rsid w:val="00B651FA"/>
    <w:rsid w:val="00B77D56"/>
    <w:rsid w:val="00B85BB6"/>
    <w:rsid w:val="00BA0335"/>
    <w:rsid w:val="00BA61BC"/>
    <w:rsid w:val="00BB0632"/>
    <w:rsid w:val="00BB1C22"/>
    <w:rsid w:val="00BB5296"/>
    <w:rsid w:val="00BD36A8"/>
    <w:rsid w:val="00BD3B5A"/>
    <w:rsid w:val="00BD4E7D"/>
    <w:rsid w:val="00BF07F3"/>
    <w:rsid w:val="00C068FA"/>
    <w:rsid w:val="00C07F1A"/>
    <w:rsid w:val="00C13268"/>
    <w:rsid w:val="00C243AD"/>
    <w:rsid w:val="00C340AF"/>
    <w:rsid w:val="00C4613C"/>
    <w:rsid w:val="00C54F49"/>
    <w:rsid w:val="00C55001"/>
    <w:rsid w:val="00C63693"/>
    <w:rsid w:val="00C74724"/>
    <w:rsid w:val="00C877CA"/>
    <w:rsid w:val="00CA7213"/>
    <w:rsid w:val="00CF7DB9"/>
    <w:rsid w:val="00D12AA2"/>
    <w:rsid w:val="00D528E3"/>
    <w:rsid w:val="00D54CDF"/>
    <w:rsid w:val="00D67AF2"/>
    <w:rsid w:val="00D773C1"/>
    <w:rsid w:val="00D933D7"/>
    <w:rsid w:val="00DB5D77"/>
    <w:rsid w:val="00DC15D0"/>
    <w:rsid w:val="00DC37D3"/>
    <w:rsid w:val="00DD657B"/>
    <w:rsid w:val="00DE3BAF"/>
    <w:rsid w:val="00E5011C"/>
    <w:rsid w:val="00E901DE"/>
    <w:rsid w:val="00EC2C66"/>
    <w:rsid w:val="00ED11F4"/>
    <w:rsid w:val="00ED360F"/>
    <w:rsid w:val="00F0146E"/>
    <w:rsid w:val="00F044A1"/>
    <w:rsid w:val="00F0673F"/>
    <w:rsid w:val="00F07251"/>
    <w:rsid w:val="00F36EA1"/>
    <w:rsid w:val="00F55742"/>
    <w:rsid w:val="00F64622"/>
    <w:rsid w:val="00F87DCB"/>
    <w:rsid w:val="00F9614C"/>
    <w:rsid w:val="00FB6E75"/>
    <w:rsid w:val="00FC6F55"/>
    <w:rsid w:val="00FD3FB4"/>
    <w:rsid w:val="00FD5971"/>
    <w:rsid w:val="00FF750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455"/>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B063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97895"/>
    <w:rPr>
      <w:rFonts w:ascii="Tahoma" w:hAnsi="Tahoma" w:cs="Tahoma"/>
      <w:sz w:val="16"/>
      <w:szCs w:val="16"/>
    </w:rPr>
  </w:style>
  <w:style w:type="character" w:customStyle="1" w:styleId="BalloonTextChar">
    <w:name w:val="Balloon Text Char"/>
    <w:basedOn w:val="DefaultParagraphFont"/>
    <w:link w:val="BalloonText"/>
    <w:uiPriority w:val="99"/>
    <w:semiHidden/>
    <w:rsid w:val="003D1A1B"/>
    <w:rPr>
      <w:sz w:val="0"/>
      <w:szCs w:val="0"/>
    </w:rPr>
  </w:style>
  <w:style w:type="paragraph" w:styleId="Header">
    <w:name w:val="header"/>
    <w:basedOn w:val="Normal"/>
    <w:link w:val="HeaderChar"/>
    <w:uiPriority w:val="99"/>
    <w:rsid w:val="00AD715B"/>
    <w:pPr>
      <w:tabs>
        <w:tab w:val="center" w:pos="4320"/>
        <w:tab w:val="right" w:pos="8640"/>
      </w:tabs>
    </w:pPr>
  </w:style>
  <w:style w:type="character" w:customStyle="1" w:styleId="HeaderChar">
    <w:name w:val="Header Char"/>
    <w:basedOn w:val="DefaultParagraphFont"/>
    <w:link w:val="Header"/>
    <w:uiPriority w:val="99"/>
    <w:semiHidden/>
    <w:rsid w:val="003D1A1B"/>
    <w:rPr>
      <w:sz w:val="24"/>
      <w:szCs w:val="24"/>
    </w:rPr>
  </w:style>
  <w:style w:type="paragraph" w:styleId="Footer">
    <w:name w:val="footer"/>
    <w:basedOn w:val="Normal"/>
    <w:link w:val="FooterChar"/>
    <w:uiPriority w:val="99"/>
    <w:rsid w:val="00AD715B"/>
    <w:pPr>
      <w:tabs>
        <w:tab w:val="center" w:pos="4320"/>
        <w:tab w:val="right" w:pos="8640"/>
      </w:tabs>
    </w:pPr>
  </w:style>
  <w:style w:type="character" w:customStyle="1" w:styleId="FooterChar">
    <w:name w:val="Footer Char"/>
    <w:basedOn w:val="DefaultParagraphFont"/>
    <w:link w:val="Footer"/>
    <w:uiPriority w:val="99"/>
    <w:semiHidden/>
    <w:rsid w:val="003D1A1B"/>
    <w:rPr>
      <w:sz w:val="24"/>
      <w:szCs w:val="24"/>
    </w:rPr>
  </w:style>
  <w:style w:type="character" w:styleId="PageNumber">
    <w:name w:val="page number"/>
    <w:basedOn w:val="DefaultParagraphFont"/>
    <w:uiPriority w:val="99"/>
    <w:rsid w:val="00AD715B"/>
    <w:rPr>
      <w:rFonts w:cs="Times New Roman"/>
    </w:rPr>
  </w:style>
  <w:style w:type="paragraph" w:styleId="ListParagraph">
    <w:name w:val="List Paragraph"/>
    <w:basedOn w:val="Normal"/>
    <w:uiPriority w:val="99"/>
    <w:qFormat/>
    <w:rsid w:val="0075501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480</Words>
  <Characters>2741</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Sôû Giaùo duïc vaø Ñaøo taïo TP</dc:title>
  <dc:subject/>
  <dc:creator>ANHTAI</dc:creator>
  <cp:keywords/>
  <dc:description/>
  <cp:lastModifiedBy>DongLuc2</cp:lastModifiedBy>
  <cp:revision>2</cp:revision>
  <cp:lastPrinted>2014-12-04T02:32:00Z</cp:lastPrinted>
  <dcterms:created xsi:type="dcterms:W3CDTF">2014-12-12T00:37:00Z</dcterms:created>
  <dcterms:modified xsi:type="dcterms:W3CDTF">2014-12-12T00:37:00Z</dcterms:modified>
</cp:coreProperties>
</file>